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0FCC4" w14:textId="15BEC51C" w:rsidR="00BC713F" w:rsidRPr="00CB168F" w:rsidRDefault="00BC713F" w:rsidP="00BC713F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114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351397" w:rsidRPr="00351397">
        <w:rPr>
          <w:rFonts w:ascii="Arial" w:hAnsi="Arial" w:cs="Arial"/>
          <w:b/>
          <w:sz w:val="24"/>
          <w:lang w:val="de-DE"/>
        </w:rPr>
        <w:t>R4-2501492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F542A0">
        <w:rPr>
          <w:rFonts w:ascii="Arial" w:eastAsia="宋体" w:hAnsi="Arial" w:cs="Arial" w:hint="eastAsia"/>
          <w:b/>
          <w:sz w:val="24"/>
          <w:szCs w:val="24"/>
          <w:lang w:eastAsia="zh-CN"/>
        </w:rPr>
        <w:t>Athens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>, GR, 17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 xml:space="preserve"> – 21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st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 xml:space="preserve"> February, 2025</w:t>
      </w:r>
    </w:p>
    <w:p w14:paraId="657E11A7" w14:textId="77777777" w:rsidR="00816C9D" w:rsidRPr="00BC713F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147BDD63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87FB8" w:rsidRPr="00E87FB8">
        <w:rPr>
          <w:rFonts w:ascii="Arial" w:hAnsi="Arial" w:cs="Arial"/>
          <w:b/>
          <w:sz w:val="24"/>
          <w:szCs w:val="24"/>
        </w:rPr>
        <w:t>R19 MPR for PC1.5 contig CA</w:t>
      </w:r>
      <w:bookmarkStart w:id="1" w:name="_GoBack"/>
      <w:bookmarkEnd w:id="1"/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23B82C4A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11327C" w:rsidRPr="00454065">
        <w:rPr>
          <w:rFonts w:ascii="Arial" w:hAnsi="Arial" w:cs="Arial"/>
          <w:b/>
          <w:sz w:val="24"/>
          <w:szCs w:val="24"/>
        </w:rPr>
        <w:t>7.1.1.1.2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36CC8742" w:rsidR="003B63B9" w:rsidRDefault="00277A3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</w:t>
      </w:r>
      <w:r w:rsidR="00663DBA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</w:t>
      </w:r>
      <w:r w:rsidR="00776724">
        <w:rPr>
          <w:rFonts w:eastAsiaTheme="minorEastAsia"/>
          <w:lang w:eastAsia="zh-CN"/>
        </w:rPr>
        <w:t xml:space="preserve">Rel-19 </w:t>
      </w:r>
      <w:r>
        <w:rPr>
          <w:rFonts w:eastAsiaTheme="minorEastAsia"/>
          <w:lang w:eastAsia="zh-CN"/>
        </w:rPr>
        <w:t xml:space="preserve">PC1.5 contiguous CA </w:t>
      </w:r>
      <w:r w:rsidR="00F50F9D">
        <w:rPr>
          <w:rFonts w:eastAsiaTheme="minorEastAsia"/>
          <w:lang w:eastAsia="zh-CN"/>
        </w:rPr>
        <w:t>MPR</w:t>
      </w:r>
      <w:r w:rsidR="00E939DA">
        <w:rPr>
          <w:rFonts w:eastAsiaTheme="minorEastAsia"/>
          <w:lang w:eastAsia="zh-CN"/>
        </w:rPr>
        <w:t xml:space="preserve"> </w:t>
      </w:r>
      <w:r w:rsidR="00E939DA">
        <w:rPr>
          <w:rFonts w:eastAsiaTheme="minorEastAsia" w:hint="eastAsia"/>
          <w:lang w:eastAsia="zh-CN"/>
        </w:rPr>
        <w:t>base</w:t>
      </w:r>
      <w:r w:rsidR="00E939DA">
        <w:rPr>
          <w:rFonts w:eastAsiaTheme="minorEastAsia"/>
          <w:lang w:eastAsia="zh-CN"/>
        </w:rPr>
        <w:t>d on WF [1] and also requirement clarifications in [2]</w:t>
      </w:r>
      <w:r w:rsidR="00643962">
        <w:rPr>
          <w:rFonts w:eastAsiaTheme="minorEastAsia"/>
          <w:lang w:eastAsia="zh-CN"/>
        </w:rPr>
        <w:t>[3]</w:t>
      </w:r>
      <w:r w:rsidR="002C052B">
        <w:rPr>
          <w:rFonts w:eastAsiaTheme="minorEastAsia"/>
          <w:lang w:eastAsia="zh-CN"/>
        </w:rPr>
        <w:t xml:space="preserve">. </w:t>
      </w:r>
    </w:p>
    <w:p w14:paraId="47AEC795" w14:textId="03C1FA06" w:rsidR="00ED501D" w:rsidRPr="00D46A93" w:rsidRDefault="00ED501D" w:rsidP="00D46A93">
      <w:pPr>
        <w:pStyle w:val="1"/>
        <w:numPr>
          <w:ilvl w:val="0"/>
          <w:numId w:val="3"/>
        </w:numPr>
      </w:pPr>
      <w:r w:rsidRPr="00D46A93">
        <w:t>Contiguous RB allocation MRP</w:t>
      </w:r>
    </w:p>
    <w:p w14:paraId="62E0538B" w14:textId="77777777" w:rsidR="0018056F" w:rsidRDefault="00ED501D" w:rsidP="00ED50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MPR</w:t>
      </w:r>
      <w:r w:rsidR="00CD46E6">
        <w:rPr>
          <w:rFonts w:eastAsiaTheme="minorEastAsia"/>
          <w:lang w:eastAsia="zh-CN"/>
        </w:rPr>
        <w:t xml:space="preserve"> simulation</w:t>
      </w:r>
      <w:r>
        <w:rPr>
          <w:rFonts w:eastAsiaTheme="minorEastAsia"/>
          <w:lang w:eastAsia="zh-CN"/>
        </w:rPr>
        <w:t xml:space="preserve"> results </w:t>
      </w:r>
      <w:r w:rsidR="00CD46E6">
        <w:rPr>
          <w:rFonts w:eastAsiaTheme="minorEastAsia"/>
          <w:lang w:eastAsia="zh-CN"/>
        </w:rPr>
        <w:t>have been shared in previous meetings in [</w:t>
      </w:r>
      <w:r w:rsidR="008C05D3">
        <w:rPr>
          <w:rFonts w:eastAsiaTheme="minorEastAsia"/>
          <w:lang w:eastAsia="zh-CN"/>
        </w:rPr>
        <w:t>4</w:t>
      </w:r>
      <w:r w:rsidR="00CD46E6">
        <w:rPr>
          <w:rFonts w:eastAsiaTheme="minorEastAsia"/>
          <w:lang w:eastAsia="zh-CN"/>
        </w:rPr>
        <w:t xml:space="preserve">] </w:t>
      </w:r>
      <w:r>
        <w:rPr>
          <w:rFonts w:eastAsiaTheme="minorEastAsia"/>
          <w:lang w:eastAsia="zh-CN"/>
        </w:rPr>
        <w:t xml:space="preserve">for contiguous </w:t>
      </w:r>
      <w:r w:rsidR="008C05D3">
        <w:rPr>
          <w:rFonts w:eastAsiaTheme="minorEastAsia"/>
          <w:lang w:eastAsia="zh-CN"/>
        </w:rPr>
        <w:t xml:space="preserve">CA. </w:t>
      </w:r>
      <w:r w:rsidR="00B37465">
        <w:rPr>
          <w:rFonts w:eastAsiaTheme="minorEastAsia"/>
          <w:lang w:eastAsia="zh-CN"/>
        </w:rPr>
        <w:t>And large number of simulations have been done to sweep more cases, which can be found in</w:t>
      </w:r>
      <w:r w:rsidR="0018056F">
        <w:rPr>
          <w:rFonts w:eastAsiaTheme="minorEastAsia"/>
          <w:lang w:eastAsia="zh-CN"/>
        </w:rPr>
        <w:t>:</w:t>
      </w:r>
    </w:p>
    <w:p w14:paraId="09DAFBDE" w14:textId="01C74E8E" w:rsidR="0018056F" w:rsidRDefault="00B37465" w:rsidP="0018056F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18056F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A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inner RB</w:t>
      </w:r>
      <w:r w:rsidR="00923B2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>/CP-OFDM</w:t>
      </w:r>
    </w:p>
    <w:p w14:paraId="10700B42" w14:textId="561D4572" w:rsidR="008C05D3" w:rsidRDefault="00774D0F" w:rsidP="0018056F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18056F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B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outer RB</w:t>
      </w:r>
      <w:r w:rsidR="00923B2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>/CP-OFDM</w:t>
      </w:r>
    </w:p>
    <w:p w14:paraId="32DF3BAC" w14:textId="3BFE1888" w:rsidR="0018056F" w:rsidRDefault="0018056F" w:rsidP="0018056F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23B21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C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inner RB</w:t>
      </w:r>
      <w:r w:rsidR="00923B2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>/</w:t>
      </w:r>
      <w:r w:rsidR="00923B21">
        <w:rPr>
          <w:rFonts w:ascii="Times New Roman" w:eastAsiaTheme="minorEastAsia" w:hAnsi="Times New Roman"/>
          <w:sz w:val="20"/>
          <w:szCs w:val="20"/>
          <w:lang w:val="en-GB" w:eastAsia="zh-CN"/>
        </w:rPr>
        <w:t>DFT-S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>-OFDM</w:t>
      </w:r>
    </w:p>
    <w:p w14:paraId="52EEEBF7" w14:textId="1DFFFC64" w:rsidR="0018056F" w:rsidRPr="0018056F" w:rsidRDefault="0018056F" w:rsidP="0018056F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23B21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D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outer RB</w:t>
      </w:r>
      <w:r w:rsidR="00923B2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>/</w:t>
      </w:r>
      <w:r w:rsidR="00923B21">
        <w:rPr>
          <w:rFonts w:ascii="Times New Roman" w:eastAsiaTheme="minorEastAsia" w:hAnsi="Times New Roman"/>
          <w:sz w:val="20"/>
          <w:szCs w:val="20"/>
          <w:lang w:val="en-GB" w:eastAsia="zh-CN"/>
        </w:rPr>
        <w:t>DFT-S</w:t>
      </w:r>
      <w:r w:rsidR="00923B21"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18056F">
        <w:rPr>
          <w:rFonts w:ascii="Times New Roman" w:eastAsiaTheme="minorEastAsia" w:hAnsi="Times New Roman"/>
          <w:sz w:val="20"/>
          <w:szCs w:val="20"/>
          <w:lang w:val="en-GB" w:eastAsia="zh-CN"/>
        </w:rPr>
        <w:t>-OFDM</w:t>
      </w:r>
    </w:p>
    <w:p w14:paraId="0D866503" w14:textId="77777777" w:rsidR="008A48B7" w:rsidRDefault="008A48B7" w:rsidP="008A48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configurations are:</w:t>
      </w:r>
    </w:p>
    <w:p w14:paraId="77DDE74C" w14:textId="77777777" w:rsidR="008A48B7" w:rsidRPr="00A813DF" w:rsidRDefault="008A48B7" w:rsidP="008A48B7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class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</w:t>
      </w:r>
    </w:p>
    <w:p w14:paraId="16FF4C31" w14:textId="77777777" w:rsidR="008A48B7" w:rsidRDefault="008A48B7" w:rsidP="008A48B7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5B1AB7C2" w14:textId="77777777" w:rsidR="008A48B7" w:rsidRDefault="008A48B7" w:rsidP="008A48B7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2B088404" w14:textId="77777777" w:rsidR="008A48B7" w:rsidRDefault="008A48B7" w:rsidP="008A48B7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00BD4E92" w14:textId="390480C4" w:rsidR="008A48B7" w:rsidRDefault="008A48B7" w:rsidP="008A48B7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scs 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30khz</w:t>
      </w:r>
    </w:p>
    <w:p w14:paraId="797BE498" w14:textId="77777777" w:rsidR="008A48B7" w:rsidRDefault="008A48B7" w:rsidP="008A48B7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is 1LO+TxD</w:t>
      </w:r>
    </w:p>
    <w:p w14:paraId="54E6ED4C" w14:textId="2A5DB827" w:rsidR="00A67B27" w:rsidRDefault="008A48B7" w:rsidP="00ED501D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odulations are same in both CCs</w:t>
      </w:r>
    </w:p>
    <w:p w14:paraId="686E6E0E" w14:textId="2A8D2C29" w:rsidR="00A67B27" w:rsidRDefault="00A67B27" w:rsidP="00ED501D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-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28dBc carrier leakage and IQ image, -60dBc CIM3</w:t>
      </w:r>
    </w:p>
    <w:p w14:paraId="794E1974" w14:textId="7D9DD94F" w:rsidR="00ED501D" w:rsidRPr="00A67B27" w:rsidRDefault="00ED501D" w:rsidP="00ED501D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A67B27">
        <w:rPr>
          <w:rFonts w:ascii="Times New Roman" w:eastAsiaTheme="minorEastAsia" w:hAnsi="Times New Roman"/>
          <w:sz w:val="20"/>
          <w:szCs w:val="20"/>
          <w:lang w:val="en-GB" w:eastAsia="zh-CN"/>
        </w:rPr>
        <w:t>EVM/IBE are not verified</w:t>
      </w:r>
      <w:r w:rsidR="009C79E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if two CCs both have configured RBs</w:t>
      </w:r>
    </w:p>
    <w:p w14:paraId="3E98462C" w14:textId="77777777" w:rsidR="0018056F" w:rsidRDefault="0018056F" w:rsidP="00ED501D">
      <w:pPr>
        <w:rPr>
          <w:rFonts w:eastAsiaTheme="minorEastAsia"/>
          <w:lang w:eastAsia="zh-CN"/>
        </w:rPr>
      </w:pPr>
    </w:p>
    <w:p w14:paraId="77CAA788" w14:textId="1049EDEA" w:rsidR="00ED501D" w:rsidRDefault="00ED501D" w:rsidP="00ED50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Table </w:t>
      </w:r>
      <w:r w:rsidR="006D305B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summarized the MPR </w:t>
      </w:r>
      <w:r w:rsidR="00335A67">
        <w:rPr>
          <w:rFonts w:eastAsiaTheme="minorEastAsia"/>
          <w:lang w:eastAsia="zh-CN"/>
        </w:rPr>
        <w:t xml:space="preserve">simulation </w:t>
      </w:r>
      <w:r>
        <w:rPr>
          <w:rFonts w:eastAsiaTheme="minorEastAsia"/>
          <w:lang w:eastAsia="zh-CN"/>
        </w:rPr>
        <w:t>results for contiguous RB allocations with necessary additional implementation margins being added.</w:t>
      </w:r>
    </w:p>
    <w:p w14:paraId="5CAF1812" w14:textId="0AE1B333" w:rsidR="002A0938" w:rsidRDefault="002A0938" w:rsidP="002A0938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</w:t>
      </w:r>
      <w:r>
        <w:rPr>
          <w:rFonts w:eastAsiaTheme="minorEastAsia"/>
          <w:lang w:eastAsia="zh-CN"/>
        </w:rPr>
        <w:t>le 1 MPR for PC1.5 intra-band contiguous CA with contig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891"/>
        <w:gridCol w:w="2222"/>
        <w:gridCol w:w="2215"/>
      </w:tblGrid>
      <w:tr w:rsidR="00754C75" w:rsidRPr="00A1115A" w14:paraId="43CD23EF" w14:textId="77777777" w:rsidTr="00DF7D5A">
        <w:trPr>
          <w:trHeight w:val="223"/>
          <w:jc w:val="center"/>
        </w:trPr>
        <w:tc>
          <w:tcPr>
            <w:tcW w:w="3327" w:type="dxa"/>
            <w:gridSpan w:val="2"/>
            <w:tcBorders>
              <w:bottom w:val="nil"/>
            </w:tcBorders>
            <w:shd w:val="clear" w:color="auto" w:fill="auto"/>
          </w:tcPr>
          <w:p w14:paraId="0E8E176D" w14:textId="77777777" w:rsidR="00754C75" w:rsidRPr="00A1115A" w:rsidRDefault="00754C75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437" w:type="dxa"/>
            <w:gridSpan w:val="2"/>
          </w:tcPr>
          <w:p w14:paraId="7C257381" w14:textId="77777777" w:rsidR="00754C75" w:rsidRPr="00A1115A" w:rsidRDefault="00754C75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754C75" w:rsidRPr="00A1115A" w14:paraId="5BAB6552" w14:textId="77777777" w:rsidTr="00DF7D5A">
        <w:trPr>
          <w:trHeight w:val="223"/>
          <w:jc w:val="center"/>
        </w:trPr>
        <w:tc>
          <w:tcPr>
            <w:tcW w:w="3327" w:type="dxa"/>
            <w:gridSpan w:val="2"/>
            <w:tcBorders>
              <w:top w:val="nil"/>
            </w:tcBorders>
            <w:shd w:val="clear" w:color="auto" w:fill="auto"/>
          </w:tcPr>
          <w:p w14:paraId="2FE85C45" w14:textId="77777777" w:rsidR="00754C75" w:rsidRPr="00A1115A" w:rsidRDefault="00754C75" w:rsidP="00DF7D5A">
            <w:pPr>
              <w:pStyle w:val="TAH"/>
              <w:rPr>
                <w:lang w:val="en-US"/>
              </w:rPr>
            </w:pPr>
          </w:p>
        </w:tc>
        <w:tc>
          <w:tcPr>
            <w:tcW w:w="2222" w:type="dxa"/>
          </w:tcPr>
          <w:p w14:paraId="002891BF" w14:textId="77777777" w:rsidR="00754C75" w:rsidRPr="00A1115A" w:rsidRDefault="00754C75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2215" w:type="dxa"/>
          </w:tcPr>
          <w:p w14:paraId="2F6BF539" w14:textId="77777777" w:rsidR="00754C75" w:rsidRPr="00A1115A" w:rsidRDefault="00754C75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F05711" w:rsidRPr="00A1115A" w14:paraId="4A3285BE" w14:textId="77777777" w:rsidTr="001D19F1">
        <w:trPr>
          <w:trHeight w:val="223"/>
          <w:jc w:val="center"/>
        </w:trPr>
        <w:tc>
          <w:tcPr>
            <w:tcW w:w="1436" w:type="dxa"/>
            <w:vMerge w:val="restart"/>
            <w:shd w:val="clear" w:color="auto" w:fill="auto"/>
          </w:tcPr>
          <w:p w14:paraId="595AEC4E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891" w:type="dxa"/>
            <w:shd w:val="clear" w:color="auto" w:fill="auto"/>
          </w:tcPr>
          <w:p w14:paraId="10284D4C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2222" w:type="dxa"/>
            <w:vAlign w:val="center"/>
          </w:tcPr>
          <w:p w14:paraId="752A11BB" w14:textId="4DA01A95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3.5</w:t>
            </w:r>
          </w:p>
        </w:tc>
        <w:tc>
          <w:tcPr>
            <w:tcW w:w="2215" w:type="dxa"/>
            <w:vAlign w:val="center"/>
          </w:tcPr>
          <w:p w14:paraId="69F72AD1" w14:textId="3A4EAD1F" w:rsidR="00F05711" w:rsidRPr="00803BD2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</w:tr>
      <w:tr w:rsidR="00F05711" w:rsidRPr="00A1115A" w14:paraId="75B32597" w14:textId="77777777" w:rsidTr="001D19F1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0F41A07E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63B6CCC6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222" w:type="dxa"/>
            <w:vAlign w:val="center"/>
          </w:tcPr>
          <w:p w14:paraId="76DAC14F" w14:textId="794354EF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3.5</w:t>
            </w:r>
          </w:p>
        </w:tc>
        <w:tc>
          <w:tcPr>
            <w:tcW w:w="2215" w:type="dxa"/>
            <w:vAlign w:val="center"/>
          </w:tcPr>
          <w:p w14:paraId="4136FDCB" w14:textId="50AE0AEE" w:rsidR="00F05711" w:rsidRPr="00803BD2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</w:tr>
      <w:tr w:rsidR="00F05711" w:rsidRPr="00A1115A" w14:paraId="2F57EB66" w14:textId="77777777" w:rsidTr="001D19F1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74B611AE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07D13BEC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222" w:type="dxa"/>
            <w:vAlign w:val="center"/>
          </w:tcPr>
          <w:p w14:paraId="00F47C05" w14:textId="7A699460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4</w:t>
            </w:r>
          </w:p>
        </w:tc>
        <w:tc>
          <w:tcPr>
            <w:tcW w:w="2215" w:type="dxa"/>
            <w:vAlign w:val="center"/>
          </w:tcPr>
          <w:p w14:paraId="3E467088" w14:textId="7F51226C" w:rsidR="00F05711" w:rsidRPr="00803BD2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5.5</w:t>
            </w:r>
          </w:p>
        </w:tc>
      </w:tr>
      <w:tr w:rsidR="00F05711" w:rsidRPr="00A1115A" w14:paraId="2D423F99" w14:textId="77777777" w:rsidTr="001D19F1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5AEE6CC3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07CF6456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222" w:type="dxa"/>
            <w:vAlign w:val="center"/>
          </w:tcPr>
          <w:p w14:paraId="3A48F582" w14:textId="024918FE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4</w:t>
            </w:r>
          </w:p>
        </w:tc>
        <w:tc>
          <w:tcPr>
            <w:tcW w:w="2215" w:type="dxa"/>
            <w:vAlign w:val="center"/>
          </w:tcPr>
          <w:p w14:paraId="1BFF53E5" w14:textId="2CDC86A1" w:rsidR="00F05711" w:rsidRPr="00803BD2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5.5</w:t>
            </w:r>
          </w:p>
        </w:tc>
      </w:tr>
      <w:tr w:rsidR="00F05711" w:rsidRPr="00A1115A" w14:paraId="2F2B7B6E" w14:textId="77777777" w:rsidTr="001D19F1">
        <w:trPr>
          <w:trHeight w:val="223"/>
          <w:jc w:val="center"/>
        </w:trPr>
        <w:tc>
          <w:tcPr>
            <w:tcW w:w="14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8EAE64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39C51C0D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222" w:type="dxa"/>
            <w:vAlign w:val="center"/>
          </w:tcPr>
          <w:p w14:paraId="59D203E0" w14:textId="72E61C28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5.5</w:t>
            </w:r>
          </w:p>
        </w:tc>
        <w:tc>
          <w:tcPr>
            <w:tcW w:w="2215" w:type="dxa"/>
            <w:vAlign w:val="center"/>
          </w:tcPr>
          <w:p w14:paraId="68EB8A74" w14:textId="3D4CA060" w:rsidR="00F05711" w:rsidRPr="00803BD2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6</w:t>
            </w:r>
          </w:p>
        </w:tc>
      </w:tr>
      <w:tr w:rsidR="00F05711" w:rsidRPr="00A1115A" w14:paraId="221D009C" w14:textId="77777777" w:rsidTr="001D19F1">
        <w:trPr>
          <w:trHeight w:val="223"/>
          <w:jc w:val="center"/>
        </w:trPr>
        <w:tc>
          <w:tcPr>
            <w:tcW w:w="1436" w:type="dxa"/>
            <w:vMerge w:val="restart"/>
            <w:shd w:val="clear" w:color="auto" w:fill="auto"/>
          </w:tcPr>
          <w:p w14:paraId="322AE508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891" w:type="dxa"/>
            <w:shd w:val="clear" w:color="auto" w:fill="auto"/>
          </w:tcPr>
          <w:p w14:paraId="32A134FB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222" w:type="dxa"/>
            <w:vAlign w:val="center"/>
          </w:tcPr>
          <w:p w14:paraId="6D7A4930" w14:textId="126413F0" w:rsidR="00F05711" w:rsidRPr="00A1115A" w:rsidRDefault="00F05711" w:rsidP="00F05711">
            <w:pPr>
              <w:pStyle w:val="TAL"/>
              <w:rPr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  <w:tc>
          <w:tcPr>
            <w:tcW w:w="2215" w:type="dxa"/>
            <w:vAlign w:val="center"/>
          </w:tcPr>
          <w:p w14:paraId="0756A5A3" w14:textId="36DD5F15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6.5</w:t>
            </w:r>
          </w:p>
        </w:tc>
      </w:tr>
      <w:tr w:rsidR="00F05711" w:rsidRPr="00A1115A" w14:paraId="477DBB33" w14:textId="77777777" w:rsidTr="001D19F1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4DAD2275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060FCEC7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222" w:type="dxa"/>
            <w:vAlign w:val="center"/>
          </w:tcPr>
          <w:p w14:paraId="277C6DD4" w14:textId="33594BAA" w:rsidR="00F05711" w:rsidRPr="00A1115A" w:rsidRDefault="00F05711" w:rsidP="00F05711">
            <w:pPr>
              <w:pStyle w:val="TAL"/>
              <w:rPr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  <w:tc>
          <w:tcPr>
            <w:tcW w:w="2215" w:type="dxa"/>
            <w:vAlign w:val="center"/>
          </w:tcPr>
          <w:p w14:paraId="6B8E2712" w14:textId="58CBE10C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6.5</w:t>
            </w:r>
          </w:p>
        </w:tc>
      </w:tr>
      <w:tr w:rsidR="00F05711" w:rsidRPr="00A1115A" w14:paraId="1DFBD8A5" w14:textId="77777777" w:rsidTr="001D19F1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3D836F77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7657FD32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222" w:type="dxa"/>
            <w:vAlign w:val="center"/>
          </w:tcPr>
          <w:p w14:paraId="2899669E" w14:textId="3C90FB48" w:rsidR="00F05711" w:rsidRPr="00A1115A" w:rsidRDefault="00F05711" w:rsidP="00F05711">
            <w:pPr>
              <w:pStyle w:val="TAL"/>
              <w:rPr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  <w:tc>
          <w:tcPr>
            <w:tcW w:w="2215" w:type="dxa"/>
            <w:vAlign w:val="center"/>
          </w:tcPr>
          <w:p w14:paraId="20029431" w14:textId="4E61F1DD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7</w:t>
            </w:r>
          </w:p>
        </w:tc>
      </w:tr>
      <w:tr w:rsidR="00F05711" w:rsidRPr="00A1115A" w14:paraId="4EE3A90A" w14:textId="77777777" w:rsidTr="001D19F1">
        <w:trPr>
          <w:trHeight w:val="223"/>
          <w:jc w:val="center"/>
        </w:trPr>
        <w:tc>
          <w:tcPr>
            <w:tcW w:w="14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B2F84C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9EC6AF4" w14:textId="77777777" w:rsidR="00F05711" w:rsidRPr="00A1115A" w:rsidRDefault="00F05711" w:rsidP="00F0571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222" w:type="dxa"/>
            <w:vAlign w:val="center"/>
          </w:tcPr>
          <w:p w14:paraId="6DCFE955" w14:textId="778D211A" w:rsidR="00F05711" w:rsidRPr="00A1115A" w:rsidRDefault="00F05711" w:rsidP="00F05711">
            <w:pPr>
              <w:pStyle w:val="TAL"/>
              <w:rPr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</w:rPr>
              <w:t>6</w:t>
            </w:r>
          </w:p>
        </w:tc>
        <w:tc>
          <w:tcPr>
            <w:tcW w:w="2215" w:type="dxa"/>
            <w:vAlign w:val="center"/>
          </w:tcPr>
          <w:p w14:paraId="5C3741C9" w14:textId="20A0C9FC" w:rsidR="00F05711" w:rsidRPr="00754C75" w:rsidRDefault="00F05711" w:rsidP="00F0571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7.5</w:t>
            </w:r>
          </w:p>
        </w:tc>
      </w:tr>
    </w:tbl>
    <w:p w14:paraId="66AD6B9B" w14:textId="260607E8" w:rsidR="00754C75" w:rsidRDefault="00754C75" w:rsidP="00ED501D">
      <w:pPr>
        <w:rPr>
          <w:rFonts w:eastAsiaTheme="minorEastAsia"/>
          <w:lang w:eastAsia="zh-CN"/>
        </w:rPr>
      </w:pPr>
    </w:p>
    <w:p w14:paraId="506A06A7" w14:textId="5A4123DE" w:rsidR="00754C75" w:rsidRDefault="00D6037D" w:rsidP="00ED50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335A67">
        <w:rPr>
          <w:rFonts w:eastAsiaTheme="minorEastAsia"/>
          <w:lang w:eastAsia="zh-CN"/>
        </w:rPr>
        <w:t xml:space="preserve">he simulated values are </w:t>
      </w:r>
      <w:r>
        <w:rPr>
          <w:rFonts w:eastAsiaTheme="minorEastAsia"/>
          <w:lang w:eastAsia="zh-CN"/>
        </w:rPr>
        <w:t xml:space="preserve">relatively smaller than what have been defined for PC2 with 2T. The </w:t>
      </w:r>
      <w:r w:rsidR="00FB012C">
        <w:rPr>
          <w:rFonts w:eastAsiaTheme="minorEastAsia"/>
          <w:lang w:eastAsia="zh-CN"/>
        </w:rPr>
        <w:t xml:space="preserve">difference may come from </w:t>
      </w:r>
      <w:r>
        <w:rPr>
          <w:rFonts w:eastAsiaTheme="minorEastAsia"/>
          <w:lang w:eastAsia="zh-CN"/>
        </w:rPr>
        <w:t>whether the worst case have been swept, PA model differences</w:t>
      </w:r>
      <w:r w:rsidR="005C294A">
        <w:rPr>
          <w:rFonts w:eastAsiaTheme="minorEastAsia"/>
          <w:lang w:eastAsia="zh-CN"/>
        </w:rPr>
        <w:t>, etc</w:t>
      </w:r>
      <w:r w:rsidR="00FB012C">
        <w:rPr>
          <w:rFonts w:eastAsiaTheme="minorEastAsia"/>
          <w:lang w:eastAsia="zh-CN"/>
        </w:rPr>
        <w:t>. Due to time reasons, the analysis cannot be done before this meeting, we may continue to look at it during or after this meeting.</w:t>
      </w:r>
    </w:p>
    <w:p w14:paraId="7D873492" w14:textId="77777777" w:rsidR="00FB012C" w:rsidRDefault="00FB012C" w:rsidP="00ED501D">
      <w:pPr>
        <w:rPr>
          <w:rFonts w:eastAsiaTheme="minorEastAsia"/>
          <w:lang w:eastAsia="zh-CN"/>
        </w:rPr>
      </w:pPr>
    </w:p>
    <w:p w14:paraId="348A0EEF" w14:textId="7A2CCA71" w:rsidR="00ED501D" w:rsidRPr="003920BC" w:rsidRDefault="00ED501D" w:rsidP="00ED501D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FB012C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Consider MPR results for contiguous RB allocations in table </w:t>
      </w:r>
      <w:r w:rsidR="00FB012C">
        <w:rPr>
          <w:rFonts w:eastAsia="等线"/>
          <w:b/>
          <w:lang w:val="en-US" w:eastAsia="zh-CN"/>
        </w:rPr>
        <w:t>1</w:t>
      </w:r>
      <w:r>
        <w:rPr>
          <w:rFonts w:eastAsia="等线"/>
          <w:b/>
          <w:lang w:val="en-US" w:eastAsia="zh-CN"/>
        </w:rPr>
        <w:t>.</w:t>
      </w:r>
    </w:p>
    <w:p w14:paraId="7CD9B983" w14:textId="77777777" w:rsidR="00ED501D" w:rsidRPr="00ED501D" w:rsidRDefault="00ED501D" w:rsidP="00ED501D"/>
    <w:p w14:paraId="3274BDCF" w14:textId="3427CE42" w:rsidR="004D7D8A" w:rsidRDefault="003B5FAB" w:rsidP="00D46A93">
      <w:pPr>
        <w:pStyle w:val="1"/>
        <w:numPr>
          <w:ilvl w:val="0"/>
          <w:numId w:val="3"/>
        </w:numPr>
      </w:pPr>
      <w:r>
        <w:t>N</w:t>
      </w:r>
      <w:r>
        <w:rPr>
          <w:rFonts w:hint="eastAsia"/>
        </w:rPr>
        <w:t>on</w:t>
      </w:r>
      <w:r>
        <w:t xml:space="preserve">-Contig RB allocation </w:t>
      </w:r>
      <w:r w:rsidR="004D7D8A">
        <w:t>MRP</w:t>
      </w:r>
    </w:p>
    <w:p w14:paraId="61525841" w14:textId="77777777" w:rsidR="00D46A93" w:rsidRPr="00D46A93" w:rsidRDefault="00D46A93" w:rsidP="00D46A93">
      <w:pPr>
        <w:pStyle w:val="af5"/>
        <w:keepNext/>
        <w:keepLines/>
        <w:numPr>
          <w:ilvl w:val="0"/>
          <w:numId w:val="25"/>
        </w:numPr>
        <w:spacing w:after="180" w:line="240" w:lineRule="auto"/>
        <w:contextualSpacing w:val="0"/>
        <w:outlineLvl w:val="1"/>
        <w:rPr>
          <w:rFonts w:ascii="Arial" w:eastAsiaTheme="minorEastAsia" w:hAnsi="Arial"/>
          <w:vanish/>
          <w:sz w:val="32"/>
          <w:szCs w:val="20"/>
          <w:lang w:val="en-GB" w:eastAsia="zh-CN"/>
        </w:rPr>
      </w:pPr>
    </w:p>
    <w:p w14:paraId="6ED9760C" w14:textId="519AF29B" w:rsidR="00957DCD" w:rsidRDefault="006607E7" w:rsidP="006607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non-contiguous RB allocations we do not have time to do more simulation than the results provided in last meeting in [4]. Therefore, the previous proposed results in [4] are reproduced below for discussion. </w:t>
      </w:r>
    </w:p>
    <w:p w14:paraId="2B2452DE" w14:textId="77777777" w:rsidR="00502080" w:rsidRDefault="00502080" w:rsidP="005020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configurations are:</w:t>
      </w:r>
    </w:p>
    <w:p w14:paraId="5749CA87" w14:textId="30EBBFAE" w:rsidR="00A813DF" w:rsidRDefault="00A813DF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class C</w:t>
      </w:r>
    </w:p>
    <w:p w14:paraId="2B8BC62C" w14:textId="79E4BD94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2C3E5051" w14:textId="551042F4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6D9BEE18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1209F12D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 is 15khz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or 30khz</w:t>
      </w:r>
    </w:p>
    <w:p w14:paraId="227618E7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is 1LO+TxD</w:t>
      </w:r>
    </w:p>
    <w:p w14:paraId="27A60952" w14:textId="77777777" w:rsidR="00502080" w:rsidRPr="00BD05C4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odulations are same in both CCs</w:t>
      </w:r>
    </w:p>
    <w:p w14:paraId="64083552" w14:textId="58523FA6" w:rsidR="00D30D0B" w:rsidRDefault="00AC0B8F" w:rsidP="00BC49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 xml:space="preserve">bove MPR results can be summarized as below table </w:t>
      </w:r>
      <w:r w:rsidR="005125BF">
        <w:rPr>
          <w:rFonts w:eastAsiaTheme="minorEastAsia"/>
          <w:lang w:eastAsia="zh-CN"/>
        </w:rPr>
        <w:t>2</w:t>
      </w:r>
      <w:r w:rsidR="008E509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with </w:t>
      </w:r>
      <w:r w:rsidR="009E7B6A">
        <w:rPr>
          <w:rFonts w:eastAsiaTheme="minorEastAsia"/>
          <w:lang w:eastAsia="zh-CN"/>
        </w:rPr>
        <w:t>some necessary margins</w:t>
      </w:r>
      <w:r>
        <w:rPr>
          <w:rFonts w:eastAsiaTheme="minorEastAsia"/>
          <w:lang w:eastAsia="zh-CN"/>
        </w:rPr>
        <w:t xml:space="preserve"> added</w:t>
      </w:r>
      <w:r w:rsidR="00E51DD3">
        <w:rPr>
          <w:rFonts w:eastAsiaTheme="minorEastAsia"/>
          <w:lang w:eastAsia="zh-CN"/>
        </w:rPr>
        <w:t>.</w:t>
      </w:r>
    </w:p>
    <w:p w14:paraId="6A373328" w14:textId="405A03D8" w:rsidR="005E4A48" w:rsidRDefault="008F3F04" w:rsidP="00B5787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</w:t>
      </w:r>
      <w:r w:rsidR="005125BF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MPR for non-contiguous RB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1497"/>
        <w:gridCol w:w="1633"/>
        <w:gridCol w:w="1613"/>
        <w:gridCol w:w="1476"/>
      </w:tblGrid>
      <w:tr w:rsidR="00AB01AE" w:rsidRPr="00A1115A" w14:paraId="5E5FAD40" w14:textId="77777777" w:rsidTr="00AB01AE">
        <w:trPr>
          <w:trHeight w:val="174"/>
          <w:jc w:val="center"/>
        </w:trPr>
        <w:tc>
          <w:tcPr>
            <w:tcW w:w="2734" w:type="dxa"/>
            <w:gridSpan w:val="2"/>
            <w:tcBorders>
              <w:bottom w:val="nil"/>
            </w:tcBorders>
            <w:shd w:val="clear" w:color="auto" w:fill="auto"/>
          </w:tcPr>
          <w:p w14:paraId="2F801F4F" w14:textId="77777777" w:rsidR="00AB01AE" w:rsidRPr="00A1115A" w:rsidRDefault="00AB01AE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722" w:type="dxa"/>
            <w:gridSpan w:val="3"/>
          </w:tcPr>
          <w:p w14:paraId="1EC09D4F" w14:textId="77777777" w:rsidR="00AB01AE" w:rsidRPr="00A1115A" w:rsidRDefault="00AB01AE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AB01AE" w:rsidRPr="00A1115A" w14:paraId="2841AD5F" w14:textId="77777777" w:rsidTr="00AB01AE">
        <w:trPr>
          <w:trHeight w:val="173"/>
          <w:jc w:val="center"/>
        </w:trPr>
        <w:tc>
          <w:tcPr>
            <w:tcW w:w="2734" w:type="dxa"/>
            <w:gridSpan w:val="2"/>
            <w:tcBorders>
              <w:top w:val="nil"/>
            </w:tcBorders>
            <w:shd w:val="clear" w:color="auto" w:fill="auto"/>
          </w:tcPr>
          <w:p w14:paraId="17864A04" w14:textId="77777777" w:rsidR="00AB01AE" w:rsidRPr="00A1115A" w:rsidRDefault="00AB01AE" w:rsidP="00B57877">
            <w:pPr>
              <w:pStyle w:val="TAH"/>
              <w:rPr>
                <w:lang w:val="en-US"/>
              </w:rPr>
            </w:pPr>
          </w:p>
        </w:tc>
        <w:tc>
          <w:tcPr>
            <w:tcW w:w="1633" w:type="dxa"/>
          </w:tcPr>
          <w:p w14:paraId="4C85351B" w14:textId="77777777" w:rsidR="00AB01AE" w:rsidRPr="00A1115A" w:rsidRDefault="00AB01AE" w:rsidP="00B57877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613" w:type="dxa"/>
          </w:tcPr>
          <w:p w14:paraId="2D532D65" w14:textId="77777777" w:rsidR="00AB01AE" w:rsidRPr="00A1115A" w:rsidRDefault="00AB01AE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6B013456" w14:textId="77777777" w:rsidR="00AB01AE" w:rsidRPr="00A1115A" w:rsidRDefault="00AB01AE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</w:tr>
      <w:tr w:rsidR="00AB01AE" w:rsidRPr="00A1115A" w14:paraId="3DCAE38B" w14:textId="77777777" w:rsidTr="00AB01AE">
        <w:trPr>
          <w:trHeight w:val="251"/>
          <w:jc w:val="center"/>
        </w:trPr>
        <w:tc>
          <w:tcPr>
            <w:tcW w:w="1237" w:type="dxa"/>
            <w:vMerge w:val="restart"/>
            <w:shd w:val="clear" w:color="auto" w:fill="auto"/>
          </w:tcPr>
          <w:p w14:paraId="7AA4DF2A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497" w:type="dxa"/>
            <w:shd w:val="clear" w:color="auto" w:fill="auto"/>
          </w:tcPr>
          <w:p w14:paraId="22123D4E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633" w:type="dxa"/>
          </w:tcPr>
          <w:p w14:paraId="014FCFF2" w14:textId="521A1491" w:rsidR="00AB01AE" w:rsidRPr="00DE02D6" w:rsidRDefault="00AB01AE" w:rsidP="00C36C74">
            <w:pPr>
              <w:pStyle w:val="TAL"/>
              <w:rPr>
                <w:vertAlign w:val="superscript"/>
                <w:lang w:val="en-US" w:eastAsia="zh-CN"/>
              </w:rPr>
            </w:pPr>
            <w:r>
              <w:t>5</w:t>
            </w:r>
          </w:p>
        </w:tc>
        <w:tc>
          <w:tcPr>
            <w:tcW w:w="1613" w:type="dxa"/>
          </w:tcPr>
          <w:p w14:paraId="6DE91568" w14:textId="262162C2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21E73437" w14:textId="6C180216" w:rsidR="00AB01AE" w:rsidRPr="00FF2CFF" w:rsidRDefault="00AB01AE" w:rsidP="00C36C74">
            <w:pPr>
              <w:pStyle w:val="TAL"/>
              <w:rPr>
                <w:lang w:val="en-US" w:eastAsia="zh-CN"/>
              </w:rPr>
            </w:pPr>
            <w:r w:rsidRPr="00332E64">
              <w:t>8.5</w:t>
            </w:r>
          </w:p>
        </w:tc>
      </w:tr>
      <w:tr w:rsidR="00AB01AE" w:rsidRPr="00A1115A" w14:paraId="63F63A7A" w14:textId="77777777" w:rsidTr="00AB01AE">
        <w:trPr>
          <w:trHeight w:val="263"/>
          <w:jc w:val="center"/>
        </w:trPr>
        <w:tc>
          <w:tcPr>
            <w:tcW w:w="1237" w:type="dxa"/>
            <w:vMerge/>
            <w:shd w:val="clear" w:color="auto" w:fill="auto"/>
          </w:tcPr>
          <w:p w14:paraId="2B8822DD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20AE4A2F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633" w:type="dxa"/>
          </w:tcPr>
          <w:p w14:paraId="07170DDD" w14:textId="035C4E60" w:rsidR="00AB01AE" w:rsidRPr="00DE02D6" w:rsidRDefault="00AB01AE" w:rsidP="00C36C74">
            <w:pPr>
              <w:pStyle w:val="TAL"/>
              <w:rPr>
                <w:vertAlign w:val="superscript"/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1A7B885E" w14:textId="616AF6F5" w:rsidR="00AB01AE" w:rsidRPr="00A1115A" w:rsidRDefault="00AB01AE" w:rsidP="00C36C74">
            <w:pPr>
              <w:pStyle w:val="TAL"/>
              <w:rPr>
                <w:lang w:val="en-US"/>
              </w:rPr>
            </w:pPr>
            <w:r>
              <w:t>7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B30A7" w14:textId="6CBBF609" w:rsidR="00AB01AE" w:rsidRPr="00FF2CFF" w:rsidRDefault="00AB01AE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AB01AE" w:rsidRPr="00A1115A" w14:paraId="52EEC0AF" w14:textId="77777777" w:rsidTr="00AB01AE">
        <w:trPr>
          <w:trHeight w:val="251"/>
          <w:jc w:val="center"/>
        </w:trPr>
        <w:tc>
          <w:tcPr>
            <w:tcW w:w="1237" w:type="dxa"/>
            <w:vMerge/>
            <w:shd w:val="clear" w:color="auto" w:fill="auto"/>
          </w:tcPr>
          <w:p w14:paraId="782E42EB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21CA2117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633" w:type="dxa"/>
          </w:tcPr>
          <w:p w14:paraId="254C27BC" w14:textId="7325174C" w:rsidR="00AB01AE" w:rsidRPr="00DE02D6" w:rsidRDefault="00AB01AE" w:rsidP="00C36C74">
            <w:pPr>
              <w:pStyle w:val="TAL"/>
              <w:rPr>
                <w:vertAlign w:val="superscript"/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759D260B" w14:textId="568681DF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7087" w14:textId="3D8CBC6A" w:rsidR="00AB01AE" w:rsidRPr="00FF2CFF" w:rsidRDefault="00AB01AE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AB01AE" w:rsidRPr="00A1115A" w14:paraId="0ABBEC68" w14:textId="77777777" w:rsidTr="00AB01AE">
        <w:trPr>
          <w:trHeight w:val="263"/>
          <w:jc w:val="center"/>
        </w:trPr>
        <w:tc>
          <w:tcPr>
            <w:tcW w:w="1237" w:type="dxa"/>
            <w:vMerge/>
            <w:shd w:val="clear" w:color="auto" w:fill="auto"/>
          </w:tcPr>
          <w:p w14:paraId="2C62EB04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69DED271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633" w:type="dxa"/>
          </w:tcPr>
          <w:p w14:paraId="39FBD9AB" w14:textId="03475529" w:rsidR="00AB01AE" w:rsidRPr="00A1115A" w:rsidRDefault="00AB01AE" w:rsidP="00C36C74">
            <w:pPr>
              <w:pStyle w:val="TAL"/>
              <w:rPr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0DDA3E41" w14:textId="0725EEFD" w:rsidR="00AB01AE" w:rsidRPr="00C36C74" w:rsidRDefault="00AB01AE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301E2" w14:textId="3431A45D" w:rsidR="00AB01AE" w:rsidRPr="00FF2CFF" w:rsidRDefault="00AB01AE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AB01AE" w:rsidRPr="00A1115A" w14:paraId="14FF8928" w14:textId="77777777" w:rsidTr="00AB01AE">
        <w:trPr>
          <w:trHeight w:val="223"/>
          <w:jc w:val="center"/>
        </w:trPr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91930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68F8243F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633" w:type="dxa"/>
          </w:tcPr>
          <w:p w14:paraId="5B8FD038" w14:textId="64C08371" w:rsidR="00AB01AE" w:rsidRPr="00A1115A" w:rsidRDefault="00AB01AE" w:rsidP="00C36C74">
            <w:pPr>
              <w:pStyle w:val="TAL"/>
              <w:rPr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3733D4C7" w14:textId="5FD2BC3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6A75D" w14:textId="7678FDFE" w:rsidR="00AB01AE" w:rsidRPr="00FF2CFF" w:rsidRDefault="00AB01AE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</w:tr>
      <w:tr w:rsidR="00AB01AE" w:rsidRPr="00A1115A" w14:paraId="1EDAF86F" w14:textId="77777777" w:rsidTr="00AB01AE">
        <w:trPr>
          <w:trHeight w:val="251"/>
          <w:jc w:val="center"/>
        </w:trPr>
        <w:tc>
          <w:tcPr>
            <w:tcW w:w="1237" w:type="dxa"/>
            <w:vMerge w:val="restart"/>
            <w:shd w:val="clear" w:color="auto" w:fill="auto"/>
          </w:tcPr>
          <w:p w14:paraId="2A3D8C5D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497" w:type="dxa"/>
            <w:shd w:val="clear" w:color="auto" w:fill="auto"/>
          </w:tcPr>
          <w:p w14:paraId="163E948B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633" w:type="dxa"/>
          </w:tcPr>
          <w:p w14:paraId="1ADFF611" w14:textId="5E2BEA58" w:rsidR="00AB01AE" w:rsidRPr="00DE02D6" w:rsidRDefault="00AB01AE" w:rsidP="00C36C74">
            <w:pPr>
              <w:pStyle w:val="TAL"/>
              <w:rPr>
                <w:vertAlign w:val="superscript"/>
                <w:lang w:val="en-US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1CEF9D5B" w14:textId="2CEEE9CC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0B17E9">
              <w:t>8</w:t>
            </w:r>
            <w:r>
              <w:t>.5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2F7461DC" w14:textId="4D63A628" w:rsidR="00AB01AE" w:rsidRPr="00FF2CFF" w:rsidRDefault="00AB01AE" w:rsidP="00C36C74">
            <w:pPr>
              <w:pStyle w:val="TAL"/>
              <w:rPr>
                <w:lang w:val="en-US"/>
              </w:rPr>
            </w:pPr>
            <w:r w:rsidRPr="000B17E9">
              <w:t>9</w:t>
            </w:r>
          </w:p>
        </w:tc>
      </w:tr>
      <w:tr w:rsidR="00AB01AE" w:rsidRPr="00A1115A" w14:paraId="31A30BF6" w14:textId="77777777" w:rsidTr="00AB01AE">
        <w:trPr>
          <w:trHeight w:val="251"/>
          <w:jc w:val="center"/>
        </w:trPr>
        <w:tc>
          <w:tcPr>
            <w:tcW w:w="1237" w:type="dxa"/>
            <w:vMerge/>
            <w:shd w:val="clear" w:color="auto" w:fill="auto"/>
          </w:tcPr>
          <w:p w14:paraId="5179870D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3E3ED790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633" w:type="dxa"/>
          </w:tcPr>
          <w:p w14:paraId="745D3B42" w14:textId="4804FE64" w:rsidR="00AB01AE" w:rsidRPr="00DE02D6" w:rsidRDefault="00AB01AE" w:rsidP="00C36C74">
            <w:pPr>
              <w:pStyle w:val="TAL"/>
              <w:rPr>
                <w:vertAlign w:val="superscript"/>
                <w:lang w:val="en-US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37B74551" w14:textId="1364B31F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B1576" w14:textId="41B4BF45" w:rsidR="00AB01AE" w:rsidRPr="00FF2CFF" w:rsidRDefault="00AB01AE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AB01AE" w:rsidRPr="00A1115A" w14:paraId="0F381152" w14:textId="77777777" w:rsidTr="00AB01AE">
        <w:trPr>
          <w:trHeight w:val="263"/>
          <w:jc w:val="center"/>
        </w:trPr>
        <w:tc>
          <w:tcPr>
            <w:tcW w:w="1237" w:type="dxa"/>
            <w:vMerge/>
            <w:shd w:val="clear" w:color="auto" w:fill="auto"/>
          </w:tcPr>
          <w:p w14:paraId="570EA9C4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6893B664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633" w:type="dxa"/>
          </w:tcPr>
          <w:p w14:paraId="1E802D9B" w14:textId="52D895A1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366249C8" w14:textId="23617FF6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55984" w14:textId="3A60754B" w:rsidR="00AB01AE" w:rsidRPr="00FF2CFF" w:rsidRDefault="00AB01AE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AB01AE" w:rsidRPr="00A1115A" w14:paraId="6B4103E3" w14:textId="77777777" w:rsidTr="00AB01AE">
        <w:trPr>
          <w:trHeight w:val="263"/>
          <w:jc w:val="center"/>
        </w:trPr>
        <w:tc>
          <w:tcPr>
            <w:tcW w:w="1237" w:type="dxa"/>
            <w:vMerge/>
            <w:shd w:val="clear" w:color="auto" w:fill="auto"/>
          </w:tcPr>
          <w:p w14:paraId="74FD2DB5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2FCF7E6D" w14:textId="77777777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633" w:type="dxa"/>
          </w:tcPr>
          <w:p w14:paraId="175E0BA8" w14:textId="13251D83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0DF1EFFF" w14:textId="5FD79DD9" w:rsidR="00AB01AE" w:rsidRPr="00A1115A" w:rsidRDefault="00AB01AE" w:rsidP="00C36C74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</w:tcPr>
          <w:p w14:paraId="1590B373" w14:textId="6A1F5A2E" w:rsidR="00AB01AE" w:rsidRPr="00FF2CFF" w:rsidRDefault="00AB01AE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</w:tbl>
    <w:p w14:paraId="714465FB" w14:textId="77777777" w:rsidR="00A27830" w:rsidRDefault="00A27830" w:rsidP="00E6705B">
      <w:pPr>
        <w:rPr>
          <w:rFonts w:eastAsiaTheme="minorEastAsia"/>
          <w:lang w:eastAsia="zh-CN"/>
        </w:rPr>
      </w:pPr>
    </w:p>
    <w:p w14:paraId="5C8B432C" w14:textId="61DFA50A" w:rsidR="00A604EF" w:rsidRPr="003920BC" w:rsidRDefault="006F098D" w:rsidP="00A604EF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906041"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for non-contiguous RB allocations in two CCs in table </w:t>
      </w:r>
      <w:r w:rsidR="005125BF">
        <w:rPr>
          <w:rFonts w:eastAsia="等线"/>
          <w:b/>
          <w:lang w:val="en-US" w:eastAsia="zh-CN"/>
        </w:rPr>
        <w:t>2</w:t>
      </w:r>
      <w:r>
        <w:rPr>
          <w:rFonts w:eastAsia="等线"/>
          <w:b/>
          <w:lang w:val="en-US" w:eastAsia="zh-CN"/>
        </w:rPr>
        <w:t>.</w:t>
      </w:r>
    </w:p>
    <w:p w14:paraId="30B64BEB" w14:textId="77777777" w:rsidR="00A604EF" w:rsidRPr="00A604EF" w:rsidRDefault="00A604EF" w:rsidP="00E6705B">
      <w:pPr>
        <w:rPr>
          <w:rFonts w:eastAsiaTheme="minorEastAsia"/>
          <w:lang w:eastAsia="zh-CN"/>
        </w:rPr>
      </w:pPr>
    </w:p>
    <w:p w14:paraId="7C2A5535" w14:textId="0C0D5BE4" w:rsidR="0023469E" w:rsidRDefault="0023469E" w:rsidP="00ED501D">
      <w:pPr>
        <w:pStyle w:val="1"/>
        <w:numPr>
          <w:ilvl w:val="0"/>
          <w:numId w:val="25"/>
        </w:numPr>
      </w:pPr>
      <w:r>
        <w:t>Conclusion</w:t>
      </w:r>
    </w:p>
    <w:p w14:paraId="52F56159" w14:textId="57BE7DD2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</w:t>
      </w:r>
      <w:r w:rsidR="00E641D9">
        <w:rPr>
          <w:rFonts w:eastAsiaTheme="minorEastAsia"/>
          <w:lang w:val="en-US" w:eastAsia="zh-CN"/>
        </w:rPr>
        <w:t xml:space="preserve">shared more </w:t>
      </w:r>
      <w:r w:rsidR="00663DBA">
        <w:rPr>
          <w:rFonts w:eastAsiaTheme="minorEastAsia"/>
          <w:lang w:val="en-US" w:eastAsia="zh-CN"/>
        </w:rPr>
        <w:t xml:space="preserve">MPR </w:t>
      </w:r>
      <w:r w:rsidR="00E641D9">
        <w:rPr>
          <w:rFonts w:eastAsiaTheme="minorEastAsia"/>
          <w:lang w:val="en-US" w:eastAsia="zh-CN"/>
        </w:rPr>
        <w:t xml:space="preserve">simulation results </w:t>
      </w:r>
      <w:r w:rsidR="00663DBA">
        <w:rPr>
          <w:rFonts w:eastAsiaTheme="minorEastAsia"/>
          <w:lang w:val="en-US" w:eastAsia="zh-CN"/>
        </w:rPr>
        <w:t>for PC1.5 intra-band contiguous CA, got below proposals.</w:t>
      </w:r>
      <w:r w:rsidR="00584C15">
        <w:rPr>
          <w:rFonts w:eastAsiaTheme="minorEastAsia"/>
          <w:lang w:val="en-US" w:eastAsia="zh-CN"/>
        </w:rPr>
        <w:t xml:space="preserve"> </w:t>
      </w:r>
    </w:p>
    <w:p w14:paraId="41EDCB63" w14:textId="77777777" w:rsidR="00E641D9" w:rsidRDefault="00E641D9" w:rsidP="0023469E">
      <w:pPr>
        <w:spacing w:after="0"/>
        <w:rPr>
          <w:rFonts w:eastAsiaTheme="minorEastAsia"/>
          <w:lang w:val="en-US" w:eastAsia="zh-CN"/>
        </w:rPr>
      </w:pPr>
    </w:p>
    <w:bookmarkEnd w:id="0"/>
    <w:p w14:paraId="525AC8B2" w14:textId="44AAEAB6" w:rsidR="00E641D9" w:rsidRDefault="00E641D9" w:rsidP="00E641D9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 for contiguous RB allocations in table 1.</w:t>
      </w:r>
    </w:p>
    <w:p w14:paraId="1CD0FFFD" w14:textId="77777777" w:rsidR="00E641D9" w:rsidRDefault="00E641D9" w:rsidP="00E641D9">
      <w:pPr>
        <w:rPr>
          <w:rFonts w:eastAsiaTheme="minorEastAsia"/>
          <w:lang w:eastAsia="zh-CN"/>
        </w:rPr>
      </w:pPr>
    </w:p>
    <w:p w14:paraId="18F94A94" w14:textId="203ACD46" w:rsidR="00E641D9" w:rsidRDefault="00E641D9" w:rsidP="00E641D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</w:t>
      </w:r>
      <w:r>
        <w:rPr>
          <w:rFonts w:eastAsiaTheme="minorEastAsia"/>
          <w:lang w:eastAsia="zh-CN"/>
        </w:rPr>
        <w:t>le 1 MPR for PC1.5 intra-band contiguous CA with contig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891"/>
        <w:gridCol w:w="2222"/>
        <w:gridCol w:w="2215"/>
      </w:tblGrid>
      <w:tr w:rsidR="00E641D9" w:rsidRPr="00A1115A" w14:paraId="037C711D" w14:textId="77777777" w:rsidTr="00DF7D5A">
        <w:trPr>
          <w:trHeight w:val="223"/>
          <w:jc w:val="center"/>
        </w:trPr>
        <w:tc>
          <w:tcPr>
            <w:tcW w:w="3327" w:type="dxa"/>
            <w:gridSpan w:val="2"/>
            <w:tcBorders>
              <w:bottom w:val="nil"/>
            </w:tcBorders>
            <w:shd w:val="clear" w:color="auto" w:fill="auto"/>
          </w:tcPr>
          <w:p w14:paraId="2EAED60D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lastRenderedPageBreak/>
              <w:t>Modulation</w:t>
            </w:r>
          </w:p>
        </w:tc>
        <w:tc>
          <w:tcPr>
            <w:tcW w:w="4437" w:type="dxa"/>
            <w:gridSpan w:val="2"/>
          </w:tcPr>
          <w:p w14:paraId="045672BD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E641D9" w:rsidRPr="00A1115A" w14:paraId="3E14E012" w14:textId="77777777" w:rsidTr="00DF7D5A">
        <w:trPr>
          <w:trHeight w:val="223"/>
          <w:jc w:val="center"/>
        </w:trPr>
        <w:tc>
          <w:tcPr>
            <w:tcW w:w="3327" w:type="dxa"/>
            <w:gridSpan w:val="2"/>
            <w:tcBorders>
              <w:top w:val="nil"/>
            </w:tcBorders>
            <w:shd w:val="clear" w:color="auto" w:fill="auto"/>
          </w:tcPr>
          <w:p w14:paraId="580C1EB4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</w:p>
        </w:tc>
        <w:tc>
          <w:tcPr>
            <w:tcW w:w="2222" w:type="dxa"/>
          </w:tcPr>
          <w:p w14:paraId="6402CFEE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2215" w:type="dxa"/>
          </w:tcPr>
          <w:p w14:paraId="5AEFD6EB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E641D9" w:rsidRPr="00A1115A" w14:paraId="4D603FF2" w14:textId="77777777" w:rsidTr="00DF7D5A">
        <w:trPr>
          <w:trHeight w:val="223"/>
          <w:jc w:val="center"/>
        </w:trPr>
        <w:tc>
          <w:tcPr>
            <w:tcW w:w="1436" w:type="dxa"/>
            <w:vMerge w:val="restart"/>
            <w:shd w:val="clear" w:color="auto" w:fill="auto"/>
          </w:tcPr>
          <w:p w14:paraId="41E4DF31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891" w:type="dxa"/>
            <w:shd w:val="clear" w:color="auto" w:fill="auto"/>
          </w:tcPr>
          <w:p w14:paraId="04532DAD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2222" w:type="dxa"/>
            <w:vAlign w:val="center"/>
          </w:tcPr>
          <w:p w14:paraId="060BF548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3.5</w:t>
            </w:r>
          </w:p>
        </w:tc>
        <w:tc>
          <w:tcPr>
            <w:tcW w:w="2215" w:type="dxa"/>
            <w:vAlign w:val="center"/>
          </w:tcPr>
          <w:p w14:paraId="13CD7DD0" w14:textId="77777777" w:rsidR="00E641D9" w:rsidRPr="00803BD2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</w:tr>
      <w:tr w:rsidR="00E641D9" w:rsidRPr="00A1115A" w14:paraId="2BC70084" w14:textId="77777777" w:rsidTr="00DF7D5A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00820747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175DD289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222" w:type="dxa"/>
            <w:vAlign w:val="center"/>
          </w:tcPr>
          <w:p w14:paraId="05629DE7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3.5</w:t>
            </w:r>
          </w:p>
        </w:tc>
        <w:tc>
          <w:tcPr>
            <w:tcW w:w="2215" w:type="dxa"/>
            <w:vAlign w:val="center"/>
          </w:tcPr>
          <w:p w14:paraId="33505483" w14:textId="77777777" w:rsidR="00E641D9" w:rsidRPr="00803BD2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</w:tr>
      <w:tr w:rsidR="00E641D9" w:rsidRPr="00A1115A" w14:paraId="2CB9FFF3" w14:textId="77777777" w:rsidTr="00DF7D5A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0C6B9EC3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17B64FA9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222" w:type="dxa"/>
            <w:vAlign w:val="center"/>
          </w:tcPr>
          <w:p w14:paraId="481AB3B0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4</w:t>
            </w:r>
          </w:p>
        </w:tc>
        <w:tc>
          <w:tcPr>
            <w:tcW w:w="2215" w:type="dxa"/>
            <w:vAlign w:val="center"/>
          </w:tcPr>
          <w:p w14:paraId="436C4C5A" w14:textId="77777777" w:rsidR="00E641D9" w:rsidRPr="00803BD2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5.5</w:t>
            </w:r>
          </w:p>
        </w:tc>
      </w:tr>
      <w:tr w:rsidR="00E641D9" w:rsidRPr="00A1115A" w14:paraId="153FC1F7" w14:textId="77777777" w:rsidTr="00DF7D5A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769CCC4A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785629DE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222" w:type="dxa"/>
            <w:vAlign w:val="center"/>
          </w:tcPr>
          <w:p w14:paraId="1C911493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4</w:t>
            </w:r>
          </w:p>
        </w:tc>
        <w:tc>
          <w:tcPr>
            <w:tcW w:w="2215" w:type="dxa"/>
            <w:vAlign w:val="center"/>
          </w:tcPr>
          <w:p w14:paraId="04CF06AD" w14:textId="77777777" w:rsidR="00E641D9" w:rsidRPr="00803BD2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5.5</w:t>
            </w:r>
          </w:p>
        </w:tc>
      </w:tr>
      <w:tr w:rsidR="00E641D9" w:rsidRPr="00A1115A" w14:paraId="0A73CC6F" w14:textId="77777777" w:rsidTr="00DF7D5A">
        <w:trPr>
          <w:trHeight w:val="223"/>
          <w:jc w:val="center"/>
        </w:trPr>
        <w:tc>
          <w:tcPr>
            <w:tcW w:w="14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00CD2A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1BCB9316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222" w:type="dxa"/>
            <w:vAlign w:val="center"/>
          </w:tcPr>
          <w:p w14:paraId="6BD669C3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5.5</w:t>
            </w:r>
          </w:p>
        </w:tc>
        <w:tc>
          <w:tcPr>
            <w:tcW w:w="2215" w:type="dxa"/>
            <w:vAlign w:val="center"/>
          </w:tcPr>
          <w:p w14:paraId="1BA45594" w14:textId="77777777" w:rsidR="00E641D9" w:rsidRPr="00803BD2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6</w:t>
            </w:r>
          </w:p>
        </w:tc>
      </w:tr>
      <w:tr w:rsidR="00E641D9" w:rsidRPr="00A1115A" w14:paraId="47A3DBAE" w14:textId="77777777" w:rsidTr="00DF7D5A">
        <w:trPr>
          <w:trHeight w:val="223"/>
          <w:jc w:val="center"/>
        </w:trPr>
        <w:tc>
          <w:tcPr>
            <w:tcW w:w="1436" w:type="dxa"/>
            <w:vMerge w:val="restart"/>
            <w:shd w:val="clear" w:color="auto" w:fill="auto"/>
          </w:tcPr>
          <w:p w14:paraId="1776849C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891" w:type="dxa"/>
            <w:shd w:val="clear" w:color="auto" w:fill="auto"/>
          </w:tcPr>
          <w:p w14:paraId="38CA16AF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222" w:type="dxa"/>
            <w:vAlign w:val="center"/>
          </w:tcPr>
          <w:p w14:paraId="3BD51263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  <w:tc>
          <w:tcPr>
            <w:tcW w:w="2215" w:type="dxa"/>
            <w:vAlign w:val="center"/>
          </w:tcPr>
          <w:p w14:paraId="782F3F7F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6.5</w:t>
            </w:r>
          </w:p>
        </w:tc>
      </w:tr>
      <w:tr w:rsidR="00E641D9" w:rsidRPr="00A1115A" w14:paraId="6B649B9E" w14:textId="77777777" w:rsidTr="00DF7D5A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742F7574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5BB9DBC6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222" w:type="dxa"/>
            <w:vAlign w:val="center"/>
          </w:tcPr>
          <w:p w14:paraId="043125DB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  <w:tc>
          <w:tcPr>
            <w:tcW w:w="2215" w:type="dxa"/>
            <w:vAlign w:val="center"/>
          </w:tcPr>
          <w:p w14:paraId="6C85FDC0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6.5</w:t>
            </w:r>
          </w:p>
        </w:tc>
      </w:tr>
      <w:tr w:rsidR="00E641D9" w:rsidRPr="00A1115A" w14:paraId="2AC2D69B" w14:textId="77777777" w:rsidTr="00DF7D5A">
        <w:trPr>
          <w:trHeight w:val="223"/>
          <w:jc w:val="center"/>
        </w:trPr>
        <w:tc>
          <w:tcPr>
            <w:tcW w:w="1436" w:type="dxa"/>
            <w:vMerge/>
            <w:shd w:val="clear" w:color="auto" w:fill="auto"/>
          </w:tcPr>
          <w:p w14:paraId="0DB2F9C2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624369C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222" w:type="dxa"/>
            <w:vAlign w:val="center"/>
          </w:tcPr>
          <w:p w14:paraId="564FBBD0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</w:rPr>
              <w:t>5</w:t>
            </w:r>
          </w:p>
        </w:tc>
        <w:tc>
          <w:tcPr>
            <w:tcW w:w="2215" w:type="dxa"/>
            <w:vAlign w:val="center"/>
          </w:tcPr>
          <w:p w14:paraId="4BE4FCCB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7</w:t>
            </w:r>
          </w:p>
        </w:tc>
      </w:tr>
      <w:tr w:rsidR="00E641D9" w:rsidRPr="00A1115A" w14:paraId="0259A79C" w14:textId="77777777" w:rsidTr="00DF7D5A">
        <w:trPr>
          <w:trHeight w:val="223"/>
          <w:jc w:val="center"/>
        </w:trPr>
        <w:tc>
          <w:tcPr>
            <w:tcW w:w="14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AFD081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66DE9052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222" w:type="dxa"/>
            <w:vAlign w:val="center"/>
          </w:tcPr>
          <w:p w14:paraId="0353811F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</w:rPr>
              <w:t>6</w:t>
            </w:r>
          </w:p>
        </w:tc>
        <w:tc>
          <w:tcPr>
            <w:tcW w:w="2215" w:type="dxa"/>
            <w:vAlign w:val="center"/>
          </w:tcPr>
          <w:p w14:paraId="358D21E2" w14:textId="77777777" w:rsidR="00E641D9" w:rsidRPr="00754C75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7.5</w:t>
            </w:r>
          </w:p>
        </w:tc>
      </w:tr>
    </w:tbl>
    <w:p w14:paraId="447FC13F" w14:textId="77777777" w:rsidR="00E641D9" w:rsidRDefault="00E641D9" w:rsidP="00E641D9">
      <w:pPr>
        <w:rPr>
          <w:rFonts w:eastAsiaTheme="minorEastAsia"/>
          <w:lang w:eastAsia="zh-CN"/>
        </w:rPr>
      </w:pPr>
    </w:p>
    <w:p w14:paraId="6BFB2540" w14:textId="2E1EE551" w:rsidR="00E641D9" w:rsidRPr="00E641D9" w:rsidRDefault="00E641D9" w:rsidP="00E641D9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non-contiguous RB allocations in two CCs in table 2.</w:t>
      </w:r>
    </w:p>
    <w:p w14:paraId="7FD23E89" w14:textId="77777777" w:rsidR="00E641D9" w:rsidRDefault="00E641D9" w:rsidP="00E641D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2 MPR for non-contiguous RB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1497"/>
        <w:gridCol w:w="1633"/>
        <w:gridCol w:w="1613"/>
        <w:gridCol w:w="1476"/>
      </w:tblGrid>
      <w:tr w:rsidR="00E641D9" w:rsidRPr="00A1115A" w14:paraId="6A2ED3D0" w14:textId="77777777" w:rsidTr="00AB01AE">
        <w:trPr>
          <w:trHeight w:val="174"/>
          <w:jc w:val="center"/>
        </w:trPr>
        <w:tc>
          <w:tcPr>
            <w:tcW w:w="2734" w:type="dxa"/>
            <w:gridSpan w:val="2"/>
            <w:tcBorders>
              <w:bottom w:val="nil"/>
            </w:tcBorders>
            <w:shd w:val="clear" w:color="auto" w:fill="auto"/>
          </w:tcPr>
          <w:p w14:paraId="3FB617DD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722" w:type="dxa"/>
            <w:gridSpan w:val="3"/>
          </w:tcPr>
          <w:p w14:paraId="47BE4A22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E641D9" w:rsidRPr="00A1115A" w14:paraId="4ED913D6" w14:textId="77777777" w:rsidTr="00AB01AE">
        <w:trPr>
          <w:trHeight w:val="173"/>
          <w:jc w:val="center"/>
        </w:trPr>
        <w:tc>
          <w:tcPr>
            <w:tcW w:w="2734" w:type="dxa"/>
            <w:gridSpan w:val="2"/>
            <w:tcBorders>
              <w:top w:val="nil"/>
            </w:tcBorders>
            <w:shd w:val="clear" w:color="auto" w:fill="auto"/>
          </w:tcPr>
          <w:p w14:paraId="2180CE1F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</w:p>
        </w:tc>
        <w:tc>
          <w:tcPr>
            <w:tcW w:w="1633" w:type="dxa"/>
          </w:tcPr>
          <w:p w14:paraId="657042E4" w14:textId="77777777" w:rsidR="00E641D9" w:rsidRPr="00A1115A" w:rsidRDefault="00E641D9" w:rsidP="00DF7D5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613" w:type="dxa"/>
          </w:tcPr>
          <w:p w14:paraId="1EC3178C" w14:textId="77777777" w:rsidR="00E641D9" w:rsidRPr="00A1115A" w:rsidRDefault="00E641D9" w:rsidP="00DF7D5A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3D6B0CDB" w14:textId="77777777" w:rsidR="00E641D9" w:rsidRPr="00A1115A" w:rsidRDefault="00E641D9" w:rsidP="00DF7D5A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</w:tr>
      <w:tr w:rsidR="00E641D9" w:rsidRPr="00A1115A" w14:paraId="160FD4D0" w14:textId="77777777" w:rsidTr="00AB01AE">
        <w:trPr>
          <w:trHeight w:val="251"/>
          <w:jc w:val="center"/>
        </w:trPr>
        <w:tc>
          <w:tcPr>
            <w:tcW w:w="1237" w:type="dxa"/>
            <w:vMerge w:val="restart"/>
            <w:shd w:val="clear" w:color="auto" w:fill="auto"/>
          </w:tcPr>
          <w:p w14:paraId="78DAD041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497" w:type="dxa"/>
            <w:shd w:val="clear" w:color="auto" w:fill="auto"/>
          </w:tcPr>
          <w:p w14:paraId="7D7453CE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633" w:type="dxa"/>
          </w:tcPr>
          <w:p w14:paraId="72C01253" w14:textId="77777777" w:rsidR="00E641D9" w:rsidRPr="00DE02D6" w:rsidRDefault="00E641D9" w:rsidP="00DF7D5A">
            <w:pPr>
              <w:pStyle w:val="TAL"/>
              <w:rPr>
                <w:vertAlign w:val="superscript"/>
                <w:lang w:val="en-US" w:eastAsia="zh-CN"/>
              </w:rPr>
            </w:pPr>
            <w:r>
              <w:t>5</w:t>
            </w:r>
          </w:p>
        </w:tc>
        <w:tc>
          <w:tcPr>
            <w:tcW w:w="1613" w:type="dxa"/>
          </w:tcPr>
          <w:p w14:paraId="4D8BEA2B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0BA362BE" w14:textId="77777777" w:rsidR="00E641D9" w:rsidRPr="00FF2CFF" w:rsidRDefault="00E641D9" w:rsidP="00DF7D5A">
            <w:pPr>
              <w:pStyle w:val="TAL"/>
              <w:rPr>
                <w:lang w:val="en-US" w:eastAsia="zh-CN"/>
              </w:rPr>
            </w:pPr>
            <w:r w:rsidRPr="00332E64">
              <w:t>8.5</w:t>
            </w:r>
          </w:p>
        </w:tc>
      </w:tr>
      <w:tr w:rsidR="00E641D9" w:rsidRPr="00A1115A" w14:paraId="19A0C853" w14:textId="77777777" w:rsidTr="00AB01AE">
        <w:trPr>
          <w:trHeight w:val="263"/>
          <w:jc w:val="center"/>
        </w:trPr>
        <w:tc>
          <w:tcPr>
            <w:tcW w:w="1237" w:type="dxa"/>
            <w:vMerge/>
            <w:shd w:val="clear" w:color="auto" w:fill="auto"/>
          </w:tcPr>
          <w:p w14:paraId="7863F578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2DCCE87E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633" w:type="dxa"/>
          </w:tcPr>
          <w:p w14:paraId="28FFF2D5" w14:textId="77777777" w:rsidR="00E641D9" w:rsidRPr="00DE02D6" w:rsidRDefault="00E641D9" w:rsidP="00DF7D5A">
            <w:pPr>
              <w:pStyle w:val="TAL"/>
              <w:rPr>
                <w:vertAlign w:val="superscript"/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7E138CAC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>
              <w:t>7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8A4A2" w14:textId="77777777" w:rsidR="00E641D9" w:rsidRPr="00FF2CFF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E641D9" w:rsidRPr="00A1115A" w14:paraId="228905DF" w14:textId="77777777" w:rsidTr="00AB01AE">
        <w:trPr>
          <w:trHeight w:val="251"/>
          <w:jc w:val="center"/>
        </w:trPr>
        <w:tc>
          <w:tcPr>
            <w:tcW w:w="1237" w:type="dxa"/>
            <w:vMerge/>
            <w:shd w:val="clear" w:color="auto" w:fill="auto"/>
          </w:tcPr>
          <w:p w14:paraId="4831DA17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3B887833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633" w:type="dxa"/>
          </w:tcPr>
          <w:p w14:paraId="7D78202E" w14:textId="77777777" w:rsidR="00E641D9" w:rsidRPr="00DE02D6" w:rsidRDefault="00E641D9" w:rsidP="00DF7D5A">
            <w:pPr>
              <w:pStyle w:val="TAL"/>
              <w:rPr>
                <w:vertAlign w:val="superscript"/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047774E2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BB26D" w14:textId="77777777" w:rsidR="00E641D9" w:rsidRPr="00FF2CFF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E641D9" w:rsidRPr="00A1115A" w14:paraId="14B5002F" w14:textId="77777777" w:rsidTr="00AB01AE">
        <w:trPr>
          <w:trHeight w:val="263"/>
          <w:jc w:val="center"/>
        </w:trPr>
        <w:tc>
          <w:tcPr>
            <w:tcW w:w="1237" w:type="dxa"/>
            <w:vMerge/>
            <w:shd w:val="clear" w:color="auto" w:fill="auto"/>
          </w:tcPr>
          <w:p w14:paraId="7DB302AA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577A3EF9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633" w:type="dxa"/>
          </w:tcPr>
          <w:p w14:paraId="07CEC32F" w14:textId="77777777" w:rsidR="00E641D9" w:rsidRPr="00A1115A" w:rsidRDefault="00E641D9" w:rsidP="00DF7D5A">
            <w:pPr>
              <w:pStyle w:val="TAL"/>
              <w:rPr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222284B1" w14:textId="77777777" w:rsidR="00E641D9" w:rsidRPr="00C36C74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950FF" w14:textId="77777777" w:rsidR="00E641D9" w:rsidRPr="00FF2CFF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E641D9" w:rsidRPr="00A1115A" w14:paraId="41F17212" w14:textId="77777777" w:rsidTr="00AB01AE">
        <w:trPr>
          <w:trHeight w:val="223"/>
          <w:jc w:val="center"/>
        </w:trPr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D4D1BA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457ED7C9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633" w:type="dxa"/>
          </w:tcPr>
          <w:p w14:paraId="2E2926BE" w14:textId="77777777" w:rsidR="00E641D9" w:rsidRPr="00A1115A" w:rsidRDefault="00E641D9" w:rsidP="00DF7D5A">
            <w:pPr>
              <w:pStyle w:val="TAL"/>
              <w:rPr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7BC01000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CD0F" w14:textId="77777777" w:rsidR="00E641D9" w:rsidRPr="00FF2CFF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</w:tr>
      <w:tr w:rsidR="00E641D9" w:rsidRPr="00A1115A" w14:paraId="1EDDAF0F" w14:textId="77777777" w:rsidTr="00AB01AE">
        <w:trPr>
          <w:trHeight w:val="251"/>
          <w:jc w:val="center"/>
        </w:trPr>
        <w:tc>
          <w:tcPr>
            <w:tcW w:w="1237" w:type="dxa"/>
            <w:vMerge w:val="restart"/>
            <w:shd w:val="clear" w:color="auto" w:fill="auto"/>
          </w:tcPr>
          <w:p w14:paraId="66B1EA2A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497" w:type="dxa"/>
            <w:shd w:val="clear" w:color="auto" w:fill="auto"/>
          </w:tcPr>
          <w:p w14:paraId="52712DFD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633" w:type="dxa"/>
          </w:tcPr>
          <w:p w14:paraId="5AFE2FDB" w14:textId="77777777" w:rsidR="00E641D9" w:rsidRPr="00DE02D6" w:rsidRDefault="00E641D9" w:rsidP="00DF7D5A">
            <w:pPr>
              <w:pStyle w:val="TAL"/>
              <w:rPr>
                <w:vertAlign w:val="superscript"/>
                <w:lang w:val="en-US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647EC271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0B17E9">
              <w:t>8</w:t>
            </w:r>
            <w:r>
              <w:t>.5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6DF659BE" w14:textId="77777777" w:rsidR="00E641D9" w:rsidRPr="00FF2CFF" w:rsidRDefault="00E641D9" w:rsidP="00DF7D5A">
            <w:pPr>
              <w:pStyle w:val="TAL"/>
              <w:rPr>
                <w:lang w:val="en-US"/>
              </w:rPr>
            </w:pPr>
            <w:r w:rsidRPr="000B17E9">
              <w:t>9</w:t>
            </w:r>
          </w:p>
        </w:tc>
      </w:tr>
      <w:tr w:rsidR="00E641D9" w:rsidRPr="00A1115A" w14:paraId="09DB4E91" w14:textId="77777777" w:rsidTr="00AB01AE">
        <w:trPr>
          <w:trHeight w:val="251"/>
          <w:jc w:val="center"/>
        </w:trPr>
        <w:tc>
          <w:tcPr>
            <w:tcW w:w="1237" w:type="dxa"/>
            <w:vMerge/>
            <w:shd w:val="clear" w:color="auto" w:fill="auto"/>
          </w:tcPr>
          <w:p w14:paraId="39918E9E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201917C5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633" w:type="dxa"/>
          </w:tcPr>
          <w:p w14:paraId="7DB1A845" w14:textId="77777777" w:rsidR="00E641D9" w:rsidRPr="00DE02D6" w:rsidRDefault="00E641D9" w:rsidP="00DF7D5A">
            <w:pPr>
              <w:pStyle w:val="TAL"/>
              <w:rPr>
                <w:vertAlign w:val="superscript"/>
                <w:lang w:val="en-US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239158C1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696FE" w14:textId="77777777" w:rsidR="00E641D9" w:rsidRPr="00FF2CFF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641D9" w:rsidRPr="00A1115A" w14:paraId="2744CE69" w14:textId="77777777" w:rsidTr="00AB01AE">
        <w:trPr>
          <w:trHeight w:val="263"/>
          <w:jc w:val="center"/>
        </w:trPr>
        <w:tc>
          <w:tcPr>
            <w:tcW w:w="1237" w:type="dxa"/>
            <w:vMerge/>
            <w:shd w:val="clear" w:color="auto" w:fill="auto"/>
          </w:tcPr>
          <w:p w14:paraId="3D61BE4F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69CEA7ED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633" w:type="dxa"/>
          </w:tcPr>
          <w:p w14:paraId="380D1706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6939188B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F84C1" w14:textId="77777777" w:rsidR="00E641D9" w:rsidRPr="00FF2CFF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641D9" w:rsidRPr="00A1115A" w14:paraId="28F6778F" w14:textId="77777777" w:rsidTr="00AB01AE">
        <w:trPr>
          <w:trHeight w:val="263"/>
          <w:jc w:val="center"/>
        </w:trPr>
        <w:tc>
          <w:tcPr>
            <w:tcW w:w="1237" w:type="dxa"/>
            <w:vMerge/>
            <w:shd w:val="clear" w:color="auto" w:fill="auto"/>
          </w:tcPr>
          <w:p w14:paraId="15AF5402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</w:p>
        </w:tc>
        <w:tc>
          <w:tcPr>
            <w:tcW w:w="1497" w:type="dxa"/>
            <w:shd w:val="clear" w:color="auto" w:fill="auto"/>
          </w:tcPr>
          <w:p w14:paraId="02369D9B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633" w:type="dxa"/>
          </w:tcPr>
          <w:p w14:paraId="044904BA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7A75E5">
              <w:t>5</w:t>
            </w:r>
          </w:p>
        </w:tc>
        <w:tc>
          <w:tcPr>
            <w:tcW w:w="1613" w:type="dxa"/>
          </w:tcPr>
          <w:p w14:paraId="0046F6A5" w14:textId="77777777" w:rsidR="00E641D9" w:rsidRPr="00A1115A" w:rsidRDefault="00E641D9" w:rsidP="00DF7D5A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</w:tcPr>
          <w:p w14:paraId="3D70BC59" w14:textId="77777777" w:rsidR="00E641D9" w:rsidRPr="00FF2CFF" w:rsidRDefault="00E641D9" w:rsidP="00DF7D5A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</w:tbl>
    <w:p w14:paraId="3B4D36EB" w14:textId="12F49101" w:rsidR="00FD7526" w:rsidRPr="00E641D9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6541D2B4" w14:textId="4E17FDB2" w:rsidR="003B6BA5" w:rsidRDefault="003B6BA5" w:rsidP="00ED501D">
      <w:pPr>
        <w:pStyle w:val="1"/>
        <w:numPr>
          <w:ilvl w:val="0"/>
          <w:numId w:val="25"/>
        </w:numPr>
      </w:pPr>
      <w:r>
        <w:t>Reference</w:t>
      </w:r>
    </w:p>
    <w:p w14:paraId="77BB3DE1" w14:textId="6963EC57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bookmarkStart w:id="2" w:name="_Hlk177984393"/>
      <w:r w:rsidR="00E939DA" w:rsidRPr="00C94B79">
        <w:t>R4-2414277</w:t>
      </w:r>
      <w:bookmarkEnd w:id="2"/>
      <w:r>
        <w:rPr>
          <w:rFonts w:eastAsia="华文楷体"/>
          <w:szCs w:val="28"/>
        </w:rPr>
        <w:t xml:space="preserve"> </w:t>
      </w:r>
      <w:bookmarkStart w:id="3" w:name="_Hlk177984400"/>
      <w:r w:rsidR="00E939DA" w:rsidRPr="00C94B79">
        <w:rPr>
          <w:rFonts w:eastAsia="华文楷体"/>
          <w:szCs w:val="28"/>
        </w:rPr>
        <w:t>WF on HPUE for CA in TN</w:t>
      </w:r>
      <w:bookmarkEnd w:id="3"/>
      <w:r>
        <w:rPr>
          <w:rFonts w:eastAsia="华文楷体"/>
          <w:szCs w:val="28"/>
        </w:rPr>
        <w:t xml:space="preserve">, Samsung, </w:t>
      </w:r>
      <w:bookmarkStart w:id="4" w:name="_Hlk177984411"/>
      <w:r w:rsidR="00E939DA" w:rsidRPr="004C0DA8">
        <w:rPr>
          <w:rFonts w:eastAsia="华文楷体"/>
          <w:szCs w:val="28"/>
        </w:rPr>
        <w:t>#</w:t>
      </w:r>
      <w:r w:rsidR="00E939DA">
        <w:rPr>
          <w:rFonts w:eastAsia="华文楷体"/>
          <w:szCs w:val="28"/>
        </w:rPr>
        <w:t>112</w:t>
      </w:r>
      <w:r w:rsidR="00E939DA" w:rsidRPr="004C0DA8">
        <w:rPr>
          <w:rFonts w:eastAsia="华文楷体"/>
          <w:szCs w:val="28"/>
        </w:rPr>
        <w:t xml:space="preserve"> 202</w:t>
      </w:r>
      <w:r w:rsidR="00E939DA">
        <w:rPr>
          <w:rFonts w:eastAsia="华文楷体"/>
          <w:szCs w:val="28"/>
        </w:rPr>
        <w:t>4</w:t>
      </w:r>
      <w:r w:rsidR="00E939DA" w:rsidRPr="004C0DA8">
        <w:rPr>
          <w:rFonts w:eastAsia="华文楷体"/>
          <w:szCs w:val="28"/>
        </w:rPr>
        <w:t>-</w:t>
      </w:r>
      <w:r w:rsidR="00E939DA">
        <w:rPr>
          <w:rFonts w:eastAsia="华文楷体"/>
          <w:szCs w:val="28"/>
        </w:rPr>
        <w:t>08</w:t>
      </w:r>
      <w:bookmarkEnd w:id="4"/>
    </w:p>
    <w:p w14:paraId="708C65FE" w14:textId="4F74DB02" w:rsidR="00EF21E8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1A42C2" w:rsidRPr="001A42C2">
        <w:rPr>
          <w:rFonts w:eastAsiaTheme="minorEastAsia"/>
          <w:lang w:eastAsia="zh-CN"/>
        </w:rPr>
        <w:t>R4-2412349</w:t>
      </w:r>
      <w:r>
        <w:rPr>
          <w:rFonts w:eastAsiaTheme="minorEastAsia"/>
          <w:lang w:eastAsia="zh-CN"/>
        </w:rPr>
        <w:t xml:space="preserve"> </w:t>
      </w:r>
      <w:r w:rsidR="001A42C2" w:rsidRPr="001A42C2">
        <w:rPr>
          <w:rFonts w:eastAsiaTheme="minorEastAsia"/>
          <w:lang w:eastAsia="zh-CN"/>
        </w:rPr>
        <w:t>R19 MPR for PC1.5 contiguous CA</w:t>
      </w:r>
      <w:r>
        <w:rPr>
          <w:rFonts w:eastAsiaTheme="minorEastAsia"/>
          <w:lang w:eastAsia="zh-CN"/>
        </w:rPr>
        <w:t xml:space="preserve">, </w:t>
      </w:r>
      <w:r w:rsidR="001A42C2">
        <w:rPr>
          <w:rFonts w:eastAsiaTheme="minorEastAsia"/>
          <w:lang w:eastAsia="zh-CN"/>
        </w:rPr>
        <w:t>OPPO</w:t>
      </w:r>
      <w:r>
        <w:rPr>
          <w:rFonts w:eastAsiaTheme="minorEastAsia"/>
          <w:lang w:eastAsia="zh-CN"/>
        </w:rPr>
        <w:t xml:space="preserve">, </w:t>
      </w:r>
      <w:r w:rsidR="001A42C2" w:rsidRPr="004C0DA8">
        <w:rPr>
          <w:rFonts w:eastAsia="华文楷体"/>
          <w:szCs w:val="28"/>
        </w:rPr>
        <w:t>#</w:t>
      </w:r>
      <w:r w:rsidR="001A42C2">
        <w:rPr>
          <w:rFonts w:eastAsia="华文楷体"/>
          <w:szCs w:val="28"/>
        </w:rPr>
        <w:t>112</w:t>
      </w:r>
      <w:r w:rsidR="001A42C2" w:rsidRPr="004C0DA8">
        <w:rPr>
          <w:rFonts w:eastAsia="华文楷体"/>
          <w:szCs w:val="28"/>
        </w:rPr>
        <w:t xml:space="preserve"> 202</w:t>
      </w:r>
      <w:r w:rsidR="001A42C2">
        <w:rPr>
          <w:rFonts w:eastAsia="华文楷体"/>
          <w:szCs w:val="28"/>
        </w:rPr>
        <w:t>4</w:t>
      </w:r>
      <w:r w:rsidR="001A42C2" w:rsidRPr="004C0DA8">
        <w:rPr>
          <w:rFonts w:eastAsia="华文楷体"/>
          <w:szCs w:val="28"/>
        </w:rPr>
        <w:t>-</w:t>
      </w:r>
      <w:r w:rsidR="001A42C2">
        <w:rPr>
          <w:rFonts w:eastAsia="华文楷体"/>
          <w:szCs w:val="28"/>
        </w:rPr>
        <w:t>08</w:t>
      </w:r>
    </w:p>
    <w:p w14:paraId="78795B47" w14:textId="1817ACEE" w:rsidR="00F34D83" w:rsidRDefault="00F34D83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ED0276">
        <w:rPr>
          <w:rFonts w:eastAsiaTheme="minorEastAsia"/>
          <w:lang w:eastAsia="zh-CN"/>
        </w:rPr>
        <w:t>R4-2412350</w:t>
      </w:r>
      <w:r>
        <w:rPr>
          <w:rFonts w:eastAsiaTheme="minorEastAsia"/>
          <w:lang w:eastAsia="zh-CN"/>
        </w:rPr>
        <w:t xml:space="preserve"> </w:t>
      </w:r>
      <w:r w:rsidRPr="00ED0276">
        <w:rPr>
          <w:rFonts w:eastAsiaTheme="minorEastAsia"/>
          <w:lang w:eastAsia="zh-CN"/>
        </w:rPr>
        <w:t>R19 MPR for PC1.5 NC 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112 202</w:t>
      </w:r>
      <w:r w:rsidR="001450F9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-08</w:t>
      </w:r>
    </w:p>
    <w:p w14:paraId="75400946" w14:textId="66ABE99C" w:rsidR="004F7A40" w:rsidRDefault="00CD46E6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4] </w:t>
      </w:r>
      <w:r w:rsidRPr="00CD46E6">
        <w:rPr>
          <w:rFonts w:eastAsiaTheme="minorEastAsia"/>
          <w:lang w:eastAsia="zh-CN"/>
        </w:rPr>
        <w:t>R4-2417914</w:t>
      </w:r>
      <w:r>
        <w:rPr>
          <w:rFonts w:eastAsiaTheme="minorEastAsia"/>
          <w:lang w:eastAsia="zh-CN"/>
        </w:rPr>
        <w:t xml:space="preserve"> </w:t>
      </w:r>
      <w:r w:rsidRPr="00CD46E6">
        <w:rPr>
          <w:rFonts w:eastAsiaTheme="minorEastAsia"/>
          <w:lang w:eastAsia="zh-CN"/>
        </w:rPr>
        <w:t>R19 MPR for PC1.5 contiguous 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113 202</w:t>
      </w:r>
      <w:r w:rsidR="001450F9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-11</w:t>
      </w:r>
    </w:p>
    <w:p w14:paraId="1754BF48" w14:textId="7A0522AF" w:rsidR="00E759B2" w:rsidRDefault="00E759B2" w:rsidP="00D6376B">
      <w:pPr>
        <w:pStyle w:val="1"/>
      </w:pPr>
      <w:r>
        <w:lastRenderedPageBreak/>
        <w:t>Annex A</w:t>
      </w:r>
      <w:r w:rsidR="00D6376B">
        <w:t>:</w:t>
      </w:r>
      <w:r>
        <w:t xml:space="preserve"> </w:t>
      </w:r>
      <w:r w:rsidR="00F25E6C">
        <w:t>I</w:t>
      </w:r>
      <w:r w:rsidR="00D6376B">
        <w:t xml:space="preserve">nner </w:t>
      </w:r>
      <w:r w:rsidR="00F25E6C">
        <w:t xml:space="preserve">contig RB /CP-OFDM </w:t>
      </w:r>
      <w:r w:rsidR="00D6376B">
        <w:t>MPR simulation</w:t>
      </w:r>
    </w:p>
    <w:p w14:paraId="77807D53" w14:textId="0C85FEE9" w:rsidR="00E759B2" w:rsidRDefault="00E759B2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32"/>
        <w:gridCol w:w="931"/>
        <w:gridCol w:w="931"/>
        <w:gridCol w:w="931"/>
        <w:gridCol w:w="931"/>
        <w:gridCol w:w="931"/>
        <w:gridCol w:w="931"/>
        <w:gridCol w:w="931"/>
        <w:gridCol w:w="931"/>
        <w:gridCol w:w="1213"/>
        <w:gridCol w:w="964"/>
        <w:gridCol w:w="931"/>
        <w:gridCol w:w="931"/>
        <w:gridCol w:w="931"/>
        <w:gridCol w:w="931"/>
      </w:tblGrid>
      <w:tr w:rsidR="00D6376B" w:rsidRPr="00D6376B" w14:paraId="3B6F79A3" w14:textId="77777777" w:rsidTr="00D6376B">
        <w:trPr>
          <w:trHeight w:val="285"/>
        </w:trPr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28BC8B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val="en-US"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CBW1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6440B2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CBW2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21181B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NRB1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34DAF3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NRB2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4EC68D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LCRB1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323EBF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RBSTART1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2C4EBA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LCRB2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634D49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RBSTART2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2702E7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SCS</w:t>
            </w:r>
          </w:p>
        </w:tc>
        <w:tc>
          <w:tcPr>
            <w:tcW w:w="1420" w:type="dxa"/>
            <w:shd w:val="clear" w:color="auto" w:fill="3B3838" w:themeFill="background2" w:themeFillShade="40"/>
            <w:noWrap/>
            <w:hideMark/>
          </w:tcPr>
          <w:p w14:paraId="3588EC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b/>
                <w:bCs/>
                <w:sz w:val="13"/>
                <w:lang w:eastAsia="zh-CN"/>
              </w:rPr>
              <w:t>Inner/Outer</w:t>
            </w:r>
          </w:p>
        </w:tc>
        <w:tc>
          <w:tcPr>
            <w:tcW w:w="1120" w:type="dxa"/>
            <w:shd w:val="clear" w:color="auto" w:fill="3B3838" w:themeFill="background2" w:themeFillShade="40"/>
            <w:noWrap/>
            <w:hideMark/>
          </w:tcPr>
          <w:p w14:paraId="60F455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sz w:val="13"/>
                <w:lang w:eastAsia="zh-CN"/>
              </w:rPr>
              <w:t>pi/2 BPSK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18900A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sz w:val="13"/>
                <w:lang w:eastAsia="zh-CN"/>
              </w:rPr>
              <w:t>QPSK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68DFA3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sz w:val="13"/>
                <w:lang w:eastAsia="zh-CN"/>
              </w:rPr>
              <w:t>16QAM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66A125F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sz w:val="13"/>
                <w:lang w:eastAsia="zh-CN"/>
              </w:rPr>
              <w:t>64QAM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4F3B92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3"/>
                <w:lang w:eastAsia="zh-CN"/>
              </w:rPr>
            </w:pPr>
            <w:r w:rsidRPr="00D6376B">
              <w:rPr>
                <w:rFonts w:eastAsiaTheme="minorEastAsia" w:hint="eastAsia"/>
                <w:sz w:val="13"/>
                <w:lang w:eastAsia="zh-CN"/>
              </w:rPr>
              <w:t>256QAM</w:t>
            </w:r>
          </w:p>
        </w:tc>
      </w:tr>
      <w:tr w:rsidR="00D6376B" w:rsidRPr="00D6376B" w14:paraId="6FA7CDD0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E9A2C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B7310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DE012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821BE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19E30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CAFA7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9C650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FD9D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78AF7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94B15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09462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7931C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41C83B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1.8 </w:t>
            </w:r>
          </w:p>
        </w:tc>
        <w:tc>
          <w:tcPr>
            <w:tcW w:w="1080" w:type="dxa"/>
            <w:noWrap/>
            <w:hideMark/>
          </w:tcPr>
          <w:p w14:paraId="39A39A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46632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167ED1F0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38F9A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71B77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3BB0BE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9C53A9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E66B0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47E43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AEC0F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186F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D7F8C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12C54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CC37E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52D197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4DBF64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1.8 </w:t>
            </w:r>
          </w:p>
        </w:tc>
        <w:tc>
          <w:tcPr>
            <w:tcW w:w="1080" w:type="dxa"/>
            <w:noWrap/>
            <w:hideMark/>
          </w:tcPr>
          <w:p w14:paraId="4270FC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039216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25B9DFEC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A489B0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7080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D02C0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9D1B3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F2921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806ABD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1080" w:type="dxa"/>
            <w:noWrap/>
            <w:hideMark/>
          </w:tcPr>
          <w:p w14:paraId="12FAC9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0178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58558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79E07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48A9C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24AFC0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058119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44C7A7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3A7E98D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2426DEF3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66D031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0AFA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C3C6E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564A02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06051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2A20C6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1080" w:type="dxa"/>
            <w:noWrap/>
            <w:hideMark/>
          </w:tcPr>
          <w:p w14:paraId="46651E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03F49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6FAEB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31B5D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BDB21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109CE5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E1E2A9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16556F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66B0B54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2EA2E50F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0243E3A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821D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7B9F1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37F63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92268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7807807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1080" w:type="dxa"/>
            <w:noWrap/>
            <w:hideMark/>
          </w:tcPr>
          <w:p w14:paraId="52D7A4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5BB87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642F6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203288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E35DDD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038B65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15C3E6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7606F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99906B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47C5791D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A3A36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528C4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7DD8D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8ABA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A1327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0BEADC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1080" w:type="dxa"/>
            <w:noWrap/>
            <w:hideMark/>
          </w:tcPr>
          <w:p w14:paraId="4C2A81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5A9CE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E65A3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C4712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DA642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E5546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87472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65A22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AE755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13174AB9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7DC415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80FE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D9FB9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390D0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5965C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80" w:type="dxa"/>
            <w:noWrap/>
            <w:hideMark/>
          </w:tcPr>
          <w:p w14:paraId="44779B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1080" w:type="dxa"/>
            <w:noWrap/>
            <w:hideMark/>
          </w:tcPr>
          <w:p w14:paraId="3B891E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662E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9142EC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652C5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06B12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6B460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0DF4E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1C602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545670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39FDEA3D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7F9A54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EA0F7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0458D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744DC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7BC77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4333B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6C730A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5E8E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A9FDB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1B186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28060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214C67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420F6C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64BB7E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07F0BFE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4EC51A64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5D0FF5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841C42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E0F668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DC6E9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68C00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540C95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01CBB22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7E95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93667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72733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5F9EB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FBE0D4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9114B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578FB8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3FA241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104BAE2A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7A92522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65BA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BA0F9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83C7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F80D4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5C6F6B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397EB0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C4077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03992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BBF01D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9B5D9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0560E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06D0D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2ADE0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395AE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6BF8DE19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426548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ACFF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1C16E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CABA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04F25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176A7E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6B8F109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A7CE2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40A1A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2A382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5E4E5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94FA9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0322BC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FC5AF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DDF562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2E3A7AD0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456D4D4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3B9C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2F57B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7E67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24378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80" w:type="dxa"/>
            <w:noWrap/>
            <w:hideMark/>
          </w:tcPr>
          <w:p w14:paraId="616F8A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0F304DD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279C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99E7C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02C6E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3AAAB4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57A05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52D4F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65865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082FD6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58D5A1FE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4864E3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724BF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EDA57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94FDF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84A60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85731C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341E4E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9B48E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ED861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E191A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41C05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61FB04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75D7BE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0A36D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48A764D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06B960A4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6B465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96F8B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7CFC0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1C71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64271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2E05A8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2A1965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B6758D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6C8D9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23E55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C4FB9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98EBD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41AF2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28D786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6F4A0B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640957BB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0BD34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59B3E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FAED4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12CF3C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490F0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5764B5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4D9AA8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13F43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31F32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ED49A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D4561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79A74B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21A0C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C4E7B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9DAA5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1B7B8E7B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55779AE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87EF81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A0193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81B8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08E1D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471425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6AE2E7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DE521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A49224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2B55F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31129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474B9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CF4C0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48C6A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9DD57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06F6D7F7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6E15CD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57CE9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419B6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8676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678C2B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80" w:type="dxa"/>
            <w:noWrap/>
            <w:hideMark/>
          </w:tcPr>
          <w:p w14:paraId="31D24E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6C0F00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901F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21FE8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D28C8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09D023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269E5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3932E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07E4F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08C4F4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5396140E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46C7E6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D33A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B7B8B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A07C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0DC26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8B38B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0AF81D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B832B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21A28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09CAA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55047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3CFC2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747446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2BB4D94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4015E9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241C39CC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F8C311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43BDD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1D762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EA06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304F0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F965E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66C5B4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9A292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CDC84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2C7E6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9F2E2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5EDB7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BB4B1D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E187E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6CAC2B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4C5A0C05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69E1FF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E1A95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CE12B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5439E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E1D723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7AB4DF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07EF6B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6FDB4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DFAAAA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4721A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87117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5A7C3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00EDC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54005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4318F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5C6745EC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58BE7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36F8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EE474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5C71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E6DC57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543CB6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382992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D478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B0F67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8F1BBD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CBEDCB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1268D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F20C7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78A79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6656F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4BACF6DB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00F2658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2C8F2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E7CB9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1D578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576FC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80" w:type="dxa"/>
            <w:noWrap/>
            <w:hideMark/>
          </w:tcPr>
          <w:p w14:paraId="40B2180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0B50D9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BAA0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DBE71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E0EB3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5187F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7E348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569DA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8DF977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34C384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769AB460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4587022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698C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7371C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84FB6E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5296A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0DB36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34CCC3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E86BB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1C14B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F7DB0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3D9C3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43CE8B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7FB82A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73B3E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6CAA1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36F543DD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2806C9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7D57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E8337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ED10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3A22A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F3BB8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011B81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75619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D14A1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B7AB4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D772C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003AE7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8488B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22EEE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6D92E2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75934E76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7A3946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lastRenderedPageBreak/>
              <w:t>100</w:t>
            </w:r>
          </w:p>
        </w:tc>
        <w:tc>
          <w:tcPr>
            <w:tcW w:w="1080" w:type="dxa"/>
            <w:noWrap/>
            <w:hideMark/>
          </w:tcPr>
          <w:p w14:paraId="025B5E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64FF9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1F70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22279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5F932C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2C2A7B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4BFA5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74F0B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E83FF0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8DC78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CFE29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D9D70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BE840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80FEA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2E80CA2A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2F35FF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58D1F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1F96E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0D5F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10361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39CC53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6EA5DDD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3D36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34ECD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12EF72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1CB6C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7420A8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3E577D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53406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7E8F1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3CD38A51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DD882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0E83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5E705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C6AA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280A8D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80" w:type="dxa"/>
            <w:noWrap/>
            <w:hideMark/>
          </w:tcPr>
          <w:p w14:paraId="5CDAEC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559E3F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086B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50945E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FCAD1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2E487B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436E1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88808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5C046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3C6654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09915B54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A6E16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7333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A9463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B631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D92CF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425D4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4A5004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AD2BF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20A2A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B1250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898120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CF938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00B37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94C71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049CAC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58DA4651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28694F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2C09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378E5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0A80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DDE5C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80" w:type="dxa"/>
            <w:noWrap/>
            <w:hideMark/>
          </w:tcPr>
          <w:p w14:paraId="668C40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2D92465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A220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9C76EA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2EBF3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0DCD34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2A1FA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B1A74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10547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628D113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2DF1B614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48C87B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E31E5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B40E7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407CF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AB11DA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7CA43B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55948C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F180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1E170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09611F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83D56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420D8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B1763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B5421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05A5351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7D38CD66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2CE2DC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23C70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59797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3995E2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DBD0B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80" w:type="dxa"/>
            <w:noWrap/>
            <w:hideMark/>
          </w:tcPr>
          <w:p w14:paraId="187E76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469BE2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5449B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406CD3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3FA79B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B1C1B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05F810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AE61C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8DC3E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745BB4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2677146D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072CB2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B84B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13B54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1954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2DE0D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1BA8A7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1080" w:type="dxa"/>
            <w:noWrap/>
            <w:hideMark/>
          </w:tcPr>
          <w:p w14:paraId="3035C2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696A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C2AE0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3FFBA7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4A07F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C466F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52C18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7B605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0CEACA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61B74C31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415773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05A0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9EE5B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2BDE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5F0A9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C9DA5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36D4CF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D1A43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38E40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352FD3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1C909D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88A3A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9F0DE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899E8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73676C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27349BDC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4FF2CF7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10CDB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54004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E6E4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BDF5E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80" w:type="dxa"/>
            <w:noWrap/>
            <w:hideMark/>
          </w:tcPr>
          <w:p w14:paraId="63370B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51C460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5C8DE0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5FA03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36D49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29F87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D0F81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6EA27D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00805C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ED186F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75E8F558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284C1B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D113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1D9864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0239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D7125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8ABFA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28C160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DB0C88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20AC2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1D898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D4D88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276D0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3210D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600B2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03C9F5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08D6B535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051932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B9B4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940CA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5963F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00B4B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80" w:type="dxa"/>
            <w:noWrap/>
            <w:hideMark/>
          </w:tcPr>
          <w:p w14:paraId="5C50DC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251DDB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7C0C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2FD71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00A56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7A3FA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8CD3D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4AC7C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839FD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73C5DD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44504124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2FF266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6386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22D19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74953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3151A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6BAF71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44AF33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04DF8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A4A5AF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191A1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ADC8D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A33D5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18F9D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D9BF3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2E207C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08015935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55DFED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AAF9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C3355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670F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4B8F1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1ACF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6D9696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1E26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0B933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BF9BE9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7129C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01154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3D7B03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4912F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70DA76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486B509E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6C803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28BC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FD6FA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470D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1D9BF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80" w:type="dxa"/>
            <w:noWrap/>
            <w:hideMark/>
          </w:tcPr>
          <w:p w14:paraId="3985E3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60766E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8021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086E9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2CA57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79C56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3A77F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BDB95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1F2F4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00AB58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6188156C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580098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D95A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27B17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747E38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BEF59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85A9EC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778B5B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4B5B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DF378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06932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EB404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B1FB8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AE72C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19EDB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26673C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3CBFB242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CAAA8C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A1A8E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7E414A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3F912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5487F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80" w:type="dxa"/>
            <w:noWrap/>
            <w:hideMark/>
          </w:tcPr>
          <w:p w14:paraId="7960EB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162B518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E462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298C9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A79CD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DDF54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BAA14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6F3A91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CABA5C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7002F6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7A57C657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212657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F6EA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99A30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B4F3E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A1CC0E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3C2093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1080" w:type="dxa"/>
            <w:noWrap/>
            <w:hideMark/>
          </w:tcPr>
          <w:p w14:paraId="48D659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46EF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657B6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E11FE1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34D773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DE388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CF7375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313C7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8D83AE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7AA9A1AD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460FA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742D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F022B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14495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F28FA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20F17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7817A0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77D7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987E1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CF1FF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AE8C3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EADEE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1ABB3A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316F6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72F9F7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01FF2CA5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58AC74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0B33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7D0DA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4FFD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1AD53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80" w:type="dxa"/>
            <w:noWrap/>
            <w:hideMark/>
          </w:tcPr>
          <w:p w14:paraId="1164FCB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6A3FED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17697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D96E4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0BE3F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D9A58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53D30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77B29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AF2C1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0DF819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44E2B20D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5605B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C9118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560FC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D234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F23E1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E9701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5213D6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0DB3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EA946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EFB9C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5C0AB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B8536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0932A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8CD02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4BF659E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5D146F1B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47D588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5D2E5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6C3BE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6A5BD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152E69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80" w:type="dxa"/>
            <w:noWrap/>
            <w:hideMark/>
          </w:tcPr>
          <w:p w14:paraId="7465A0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79CB20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0A3D1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79A31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17B57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3D7AF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479C6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ED21D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DCB9D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076F8A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136B23F5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73F756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C5B6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5E8737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A188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CEEFC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476AD6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1080" w:type="dxa"/>
            <w:noWrap/>
            <w:hideMark/>
          </w:tcPr>
          <w:p w14:paraId="68AA95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34805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D066CD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A8945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F3FD6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F221B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A8A85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F42417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3BD5C8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2.9 </w:t>
            </w:r>
          </w:p>
        </w:tc>
      </w:tr>
      <w:tr w:rsidR="00D6376B" w:rsidRPr="00D6376B" w14:paraId="3037D635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04F27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AD12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5BA26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675B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52B46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82973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1080" w:type="dxa"/>
            <w:noWrap/>
            <w:hideMark/>
          </w:tcPr>
          <w:p w14:paraId="693909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C3898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23C10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5443C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5BF913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131C4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D4EB8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FFF7D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785B9D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26082134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69218C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10C9D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A1BB2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38921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EE210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192BD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1080" w:type="dxa"/>
            <w:noWrap/>
            <w:hideMark/>
          </w:tcPr>
          <w:p w14:paraId="3571324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2A3BF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F073FB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4242E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B0718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A4257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E14AA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9ED690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63E367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0FF8A561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20EE9C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F05DE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C4FCF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CDAED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5DEE2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12AA9B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1080" w:type="dxa"/>
            <w:noWrap/>
            <w:hideMark/>
          </w:tcPr>
          <w:p w14:paraId="362608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245BA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9DCE4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A3692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AAEC6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DEF6B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4F57A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86CBD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E9FB5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298C3E33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50ED20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4140D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04DD1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461858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C4B66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239508C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1080" w:type="dxa"/>
            <w:noWrap/>
            <w:hideMark/>
          </w:tcPr>
          <w:p w14:paraId="277FBB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A5A2F7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0DAFD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C4B90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9FE51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C7FE3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13881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FC79E9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81C87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D6376B" w:rsidRPr="00D6376B" w14:paraId="520125FB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043AF7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523B2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590C02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27FD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22EF1C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DFD82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255</w:t>
            </w:r>
          </w:p>
        </w:tc>
        <w:tc>
          <w:tcPr>
            <w:tcW w:w="1080" w:type="dxa"/>
            <w:noWrap/>
            <w:hideMark/>
          </w:tcPr>
          <w:p w14:paraId="218B39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53A4EC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8EE0B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F3D1A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61C4C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6A2EE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39EDF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0F674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9DEC3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15AD68D5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11AF0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lastRenderedPageBreak/>
              <w:t>100</w:t>
            </w:r>
          </w:p>
        </w:tc>
        <w:tc>
          <w:tcPr>
            <w:tcW w:w="1080" w:type="dxa"/>
            <w:noWrap/>
            <w:hideMark/>
          </w:tcPr>
          <w:p w14:paraId="518E90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55CB90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327B0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8A6E5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5AD38C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255</w:t>
            </w:r>
          </w:p>
        </w:tc>
        <w:tc>
          <w:tcPr>
            <w:tcW w:w="1080" w:type="dxa"/>
            <w:noWrap/>
            <w:hideMark/>
          </w:tcPr>
          <w:p w14:paraId="5168E2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FCC9D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7D364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3D05A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B2BFA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130F8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EC13A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5E199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1AD26D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7F7B4F1F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89B6B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6C69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320FB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5C81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EE62F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4FC841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255</w:t>
            </w:r>
          </w:p>
        </w:tc>
        <w:tc>
          <w:tcPr>
            <w:tcW w:w="1080" w:type="dxa"/>
            <w:noWrap/>
            <w:hideMark/>
          </w:tcPr>
          <w:p w14:paraId="507F04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EB5C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7427AA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C692F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A4EC2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A809D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33934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49CDA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07123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1ADE14EB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389762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A22E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2CFCC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EDCC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5C23E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7E82A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256</w:t>
            </w:r>
          </w:p>
        </w:tc>
        <w:tc>
          <w:tcPr>
            <w:tcW w:w="1080" w:type="dxa"/>
            <w:noWrap/>
            <w:hideMark/>
          </w:tcPr>
          <w:p w14:paraId="00B935E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C5625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FE5C0A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C1BA81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C0D79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BFF59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E155D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4C2CA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FE3A2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6E1E2434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54D53D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B7B2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94318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02F6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2C2CD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64E7B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256</w:t>
            </w:r>
          </w:p>
        </w:tc>
        <w:tc>
          <w:tcPr>
            <w:tcW w:w="1080" w:type="dxa"/>
            <w:noWrap/>
            <w:hideMark/>
          </w:tcPr>
          <w:p w14:paraId="0BD46A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06EF8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82112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7D26B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E68FB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C7C66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B722D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6501E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6AAF9C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D6376B" w:rsidRPr="00D6376B" w14:paraId="2FF2B50B" w14:textId="77777777" w:rsidTr="00D6376B">
        <w:trPr>
          <w:trHeight w:val="300"/>
        </w:trPr>
        <w:tc>
          <w:tcPr>
            <w:tcW w:w="1080" w:type="dxa"/>
            <w:noWrap/>
            <w:hideMark/>
          </w:tcPr>
          <w:p w14:paraId="155FDBA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97A33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01347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AF57A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7C1B6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D83FD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257</w:t>
            </w:r>
          </w:p>
        </w:tc>
        <w:tc>
          <w:tcPr>
            <w:tcW w:w="1080" w:type="dxa"/>
            <w:noWrap/>
            <w:hideMark/>
          </w:tcPr>
          <w:p w14:paraId="5BA7F5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585AB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4225A0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4E577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21B78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2F0B2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70280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60A20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D7E43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D6376B" w:rsidRPr="00D6376B" w14:paraId="6C38004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D1836A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F535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FF31C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2514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87CD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BD6E1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6D99E2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4388D2F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31320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FE32F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99AFC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9E074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2CEFA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97438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A9D36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38E20E9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B6FB6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7C1DF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396DB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D7464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5336D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0F91A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7F676F8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E2D8B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442B7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E918F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12A01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93D6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99EEC7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0E12C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97409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F663229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E9144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608D1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5706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4A36C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C77C8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7A5CCE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556DEE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55F381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F781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2413F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C1E19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9D227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E49A25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9E6CD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66C9A3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7164530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E9F2F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BED3A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E38E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2E419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B3EB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785A40A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396E50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81353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889AC5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4A525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E8F0E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36B8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B49D4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A7BE3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DE28BB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A0C1442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C6949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E3C93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4E6B5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C385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4EF17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3647F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51789B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AF97F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A81B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C3339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427C7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512F5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36DA6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08EBB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EB1E78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607957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C722F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398D1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8B2C1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CC5CC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3D883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329E7E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055729E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BEFEA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0D7B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63772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8202B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531BD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034E0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795F3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EA1F3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8EE3D1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BFE15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D813C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07FE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7AB87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A6AEC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31208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05D5C8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57C44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B6C572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657D8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31660A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C85DF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6DED1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D09F1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1760D7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75165F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6AB10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B9A25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944AF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0DA8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1822D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66FE39F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4203D0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77377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3B0F4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6B1560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C3D54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7E95B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6D48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8E5F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DF83D3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8FF2FE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8C249D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096A58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E58F44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9FFF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0CDC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3674858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2F32D4B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C170B4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B198A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DD893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89444A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B1B74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74A2E9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3EAA8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C4C5F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11E014D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0DDE3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60ED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085D0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89030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A75C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759448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54A2EB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9353E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AA7A5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C85D0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4A39C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BB56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503790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147BA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7C58F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794BB34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724D9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C5D2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17A7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98823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C265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4AC680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3C3590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6DE7CA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5B57B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B40C1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E3CD02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E0A033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12A44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A01A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212D5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42ABD8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FDEAC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C9C13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A9795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4403A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02A7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3D27E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5D3C482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CA87C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C591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46838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D51E1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9341B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F1C2E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732498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F3AF7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96BE8C1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6B638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AC84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6ADA0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3A4D8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BDF7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3BC761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6AEC6C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B1457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5EE6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1B402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1D500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39241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CF2E8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D15B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3BC49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DA1A82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BCCF2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086CA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0F153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AF17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2A84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6D2B37B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2E0526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16B3E6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E8DA69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B3DB4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94ACE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5F27E3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2E115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00DD2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D4BBD1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75ACC64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DBD55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90C38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3AA05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93C3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BB400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382FB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72F1538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F1F60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CDA57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950C7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B11B9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FF2E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5A592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C041F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5465C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DA168F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16019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C7E9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45B5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B5E43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473D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A17E0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711F0A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ED9FA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67BB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5A229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91188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0B8D2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5EE0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BC7A2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49EDD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2F278AD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4460D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E6D975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D538C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2F644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269DB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467CFF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445518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0FA6C7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C369F3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687E1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5EEF6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B6141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2D39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B005B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7C1DA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85F9D2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B0C7F2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975FF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DBEFB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883C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392B3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DF008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3C804A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0AFBD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1077F9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7B5EA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8F0BC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6835D2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899FB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64150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2B582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27EFFA2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71D4A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D0F4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05273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62248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C3CA4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D8F70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42EB74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5DE64A7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C3620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09402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92DFA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F661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E0E88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E9BA3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3D30B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C4BB61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D21E23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7EF1A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D239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DEED8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F7B0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F367A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781173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084C5A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09E86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C9BEF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53E7C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94787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81D02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BFBE7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9F9B97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FACEDA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F9621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D8BF5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D5B2EC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E1F5E5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7310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D57DF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2F22AA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FFA2E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E134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9B3724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43373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4EB2B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CF420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C84A81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831203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1E14AB5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82661E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385EDC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3FE9F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A3F15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12C38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88D7B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76B59D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05B94D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6935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33A0B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4D203D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EB07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87FD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219725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54422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D1F0C5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AFBDA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AFBE9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D4164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C2E2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80F6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187F7C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783957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D210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7D285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268F3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F6367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3900C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840B1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4DA433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451B1C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B8A1941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B29640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3DEE8A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5662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FB6BC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6284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18EF3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642F25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FCDF1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C8C7B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3A234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0B5E9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DC5A0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1A265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E2E61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463964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D379CD5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BF7DA8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E8780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56BA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D3E9A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5B213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1BA2F0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54F86B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5952253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F6A83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454DA5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64A20D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4DB9A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7C3D1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E3EBA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780A4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EFB465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9887F0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47D2B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0F2C5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C9340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82D61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002D4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278BF6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F6AC9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AE105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6B6BA4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B15A8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8ED83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AE51D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2B8A1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010C8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AA69DC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8C716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8C87F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C401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6DB9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6B4B7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B3A00E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0B42338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BF9B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2AC60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9F33E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3B264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DD13F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F705D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4B69F9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1646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8DDA7E0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4FFD8C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62CED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9EC2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99975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F4851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45C04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1936A2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5FFACE5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CA7A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9C4C8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D5F09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FA20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3B115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BA3B6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29212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249A41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A7E06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C2C9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AD7E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D7C7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107CA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2FF8F0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111FDA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DFE5B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1FDB2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CAB613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5BC740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9BC51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8A047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7EE13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36B31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097DC77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E2921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F27F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40B720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621B5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3A1C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E6F7DD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163CC3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4364FD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2A2C4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95A30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401C1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279C7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4F915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2CD5A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B20B3A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B0113B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CF184D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88119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BC0C9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E1012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B393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91E0C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20D196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38AD2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B6B8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FCDDC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7910F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0B107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A835C9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C8462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CE36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801AD37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35E5C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1342D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BF8AD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E1BDE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2626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89F0BE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1897B6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F4C4D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D4549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61A75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029F1D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43088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4E009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CFD4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D210D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9357EA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35EE4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834E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A6351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F287FA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FB67B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6B9D4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220E94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45E02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9D947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95468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62A78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64A67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F7448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B0DFEA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2EF81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97C64B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4496ED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02F011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49529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F1CA5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7EC25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9686F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467E07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6C0430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7C37B9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168A1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6078E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AF396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D8F5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748D2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FBBFA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C64D2C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43140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095ED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D22E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3F12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2A859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2F8986F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4A0C8F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EFC80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7D083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5506E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9A1AC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A7290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81A96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F11AF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47A21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D54691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2F789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D6C09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4ABC4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91C9B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F443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8CF67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27D5159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4A978E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8F06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DF3E1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0140D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C556C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42465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34D0C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DEE62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32C7A67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A50AB4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3C718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0DA8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EF822A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5635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65487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03DD53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CE466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14652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1CE49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1DA1A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73FB0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15E41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7F6F6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868AF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6F78F0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C6086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1D68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92ED7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513FC5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C41A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30388C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047C27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29FF32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5024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38E79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BDD5B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60180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2BD1C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BF6AC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39F1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D8C457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23785D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7176C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AFA4F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59A7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6F29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3291A6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18B609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A8EF5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9703A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1843D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940A2B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FAF55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4793F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A7C63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0FA4D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E344DE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95244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2D9E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316F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47DD3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A2DCBF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39F7A1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6C02FC0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8ACA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862D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28280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38BC5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4132D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EB282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15049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0314BC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24D83A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79E98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4775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8519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740CF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C58B3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1F12A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2C00A3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2F9C53D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4A57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DF93FD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E122F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AB28E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F1131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1953D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57205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F6B630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2C0FC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AC61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36CD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7829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E2FB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63E6CE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2888CD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34985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68DC8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8578B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18710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58202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7B60D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E3BEF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C554CA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9F19614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5C42A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B10A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F019E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1F4F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2B30A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0F7439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38E839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FED92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10AFE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33977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EB7C9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BC77A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EA0289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1430E5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489EA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85E2572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4176D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1CB321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4CB9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97913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E825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8ED0C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38FA67C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6B45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366AE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531F1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81D48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681D5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DD545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9C8EA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BC825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CE86AD0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ECF84A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2170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E323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7E027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D57C80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BA21B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7507A3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11FDBB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3C3B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7C605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2DACC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EE55D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860F7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AF9FE4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39DEF0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C8617F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B5684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113F1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5344A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2241F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D6B8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2E81EAA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491451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B97C6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8AA72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DF215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B35869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F79A1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826568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D1A0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2178CE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B2A9F7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F53587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B74D9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D5F1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69C11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C5773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41F9AA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2216FF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676511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B6E4B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1535E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65CDE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3C99B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85B66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58982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69A6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281C3F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D3499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60229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BFB74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8BE31D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38A3DB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96DD1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051A1E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604720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3981E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DC60E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21E71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4FC5A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01F70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12595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9EC8A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1D4374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74808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173563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0BE5A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9A7D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BE65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395440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7028AB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34543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33B43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3924E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EDFF0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009E4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68E81B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4135D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5F84D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5B9223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55A69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897D0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20F2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1F953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FC3A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0B58BAE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660759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3009F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9F58BD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C0354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6BF74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9EC8A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27940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0AD8E8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40B0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B42ABF4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A635F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647B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F47D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7729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7053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A4C21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559E309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30BBFF5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3F22D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C2960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A798D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43D8E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88ADE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281CD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68C43C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F813552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7CB88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364C26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6E94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74131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0876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EC235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3B93A3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A0535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4D158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E3C9D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67925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0A44A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9BE9A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0309DC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420F5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A49CCD4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AE771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062F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5818E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C088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F3A9E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6D730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787E0A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1657A0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A5F9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C5098B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AFF0C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59265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C575F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ED2F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C433B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5C5DDD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C43E3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38E4E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55C07E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6A6D91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9E23F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07BC91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682A23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33AC30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BC9F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238C7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74B95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9BFD5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F74809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3763D0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A0F3D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E8DBEDD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2DD74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4CC21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310FF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33F6C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2B78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15CC09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F962E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4F7730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7FD3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4D0E6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D3326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48C4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8B1D5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94F7C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972A7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BAA5F3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EDFFC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1D466E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7D1F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71D6C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EDA18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1FEA67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7E87D5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C04FC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4B74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7B60C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E1D29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FD909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43EA7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2BED5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E1235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304AC7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213B6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548B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8605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839C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728DB1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1568C4E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6F56FF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78753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D9002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8BFB8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E0339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CC30C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1C601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43B0C0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84891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FC3863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559D8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C078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CE453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6A36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CA66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4EB940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33F541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2E406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CCA3E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5B926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AF82C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C1E9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31548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28733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DE8C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383B8B5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B01E4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29C2C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6AD2E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288F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1CB1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7BD034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7D8AA7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B5A4FA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AD7D1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4A414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5B246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3D7B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8BDD2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546CC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810B1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A1EF446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F51E0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3244B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28079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B80C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C36C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042DFA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72F77F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BE4BB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0ECC8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6CBD7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51C302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5701A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8C464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576E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243B2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C2B7932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08E14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BEAB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ED06A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C8050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1A212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1A3BC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118285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3E44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ADFB6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364E8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145DAD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FE88C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75549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DFDEA1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0A1D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08BA534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AD55A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FA79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522CA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AF98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8A2A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08FC3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164578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2358A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0F58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6BA2E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F83AC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9708B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DB6723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B48D95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4C68F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AC64ECD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84D81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653B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B83F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56D98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8A87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457DDD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08B864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4F76F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37EB8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F7BEF7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09F73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0213D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642DC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E0C72C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E9AFC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3EFC643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4CA1B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87EFF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0E55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FF0188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8E9DC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2EB8D1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0336E3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6BC9A5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1F1A6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E90CA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3C6627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CBBF3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739D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B6103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3C050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81B1E85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095D5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F341A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E1F9D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43B00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67CF2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2739A3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17EF36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EFA3C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ED5D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D321F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6F658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3AE6E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5D43D0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A3681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80D0F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56AA093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36E9D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8CA3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7083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A6674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82C53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4ED4F9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5B6F66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BCCCC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AC361A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48701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A5D6B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CFF0A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F4DF8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5519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4B316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94DB1B1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69EE7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2E252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A54A9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D002CF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AC91A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001610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69960CE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3C78E73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4AD11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24359D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CDA26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7FE53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2C57D2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D5E3F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3B8883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2A23A4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4A6B0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D709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995EC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ADC70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B986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8753A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045F38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3FAE9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E31E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31096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E5A2A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42C84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AEED4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5E2F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50ED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657148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4A27EB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8E368C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3688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2A44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889AF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5AF03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5621527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5764878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AF1A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68B56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A829B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F8A16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F97A8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82089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35E9C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2A0BED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5BC05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937FD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FFBB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4D605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ACCD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4D4341A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283AFDB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A23F89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05CCD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6914A1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ED384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382CB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BBD32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43F36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815AD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F44331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BC6C3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35667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4D84E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959C4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3DAF9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293A6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4560A1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271B0C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3C61D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26BCC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CA0C0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F9DE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5D813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6B76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B2DF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2BBBA2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66A31C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04B9D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5B6F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CC03F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C142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B1B10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2853B8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2EC744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ABF8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978E10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D5EAAD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3CC71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52D86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E8F45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95DE8E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1B9C54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6E26A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2155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4E8D6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7AFCE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045913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47E106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1ED5AB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62B5D3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8A3C6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E0C56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A7129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25DA9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2E93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BE65C0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F6646E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1B6058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ED247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FCAD2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8B1B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B3FD7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20EEBC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17945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546D4A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FCB01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1655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5E6EF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7863F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42DC9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B8C0C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6D50B7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62698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B09476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EFFC6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57DFC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490A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63719E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AEA4B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2957974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20532B2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1AB3F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19DAA7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8A05B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AEA2F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53F56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9F0B2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1F84C3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91BCE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F4D98F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E054E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B1B4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620F1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4E97F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D320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A95B1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5BCFC5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CDF2BA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89998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7821E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5D33AD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38408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B43B5F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FA83D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45080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23F30C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EF2FE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B09E2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3FC9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17DC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782A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61220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062A2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01D88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DD8C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65CB2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D4819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20A8F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A2632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65D4E4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49138D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520166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D4023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0992FB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C7D7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0A1F0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9D23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A66EE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79E1A6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60B6739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27CBBD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64042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A3CCA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94109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F2705F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1DB7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A247E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1A1DAD1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B08F2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144F9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E264D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E8722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141BB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1BB0F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304F7B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43CB0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4703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A6121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B476D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E39E7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E7833E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46CF1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27A87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41AFF22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95440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10316C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28E6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2CC0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6E340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727BA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A23B3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6AB36C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6170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21FCA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89AAFA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526F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28EE0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E54B0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F5F7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7AF454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ABA8DA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1D7F7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54016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6A7C9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D9DA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9A089B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ECF04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16E5A0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471E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D57DC7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EB2A1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5E965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5E09D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50375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0BE82D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43DEE86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A02A6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B14B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6B8D4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BB089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E8D6FF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30DB7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4057590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71FEE9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6173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4A660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DC224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BF6BF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422B61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2B177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D5300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6D213B9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6F438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229BF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6B3DC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D1E33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A3CC6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48E619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3E7FAE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35E77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2D6E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C06B5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8718D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074C003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9B21C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0F643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528080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</w:tr>
      <w:tr w:rsidR="00D6376B" w:rsidRPr="00D6376B" w14:paraId="257F34C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44B652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B73F4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A68D4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2B895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430E8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D91D7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1EFA48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2B56E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6A34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66833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69BD40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32257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79126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678401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3F17C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4610E0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C19C0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2E92D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8286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85F52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F3E9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42690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69C32E0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FCA3E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CC4F5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B168D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B43BF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118D7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028C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9D4A6C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E0DD9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236CE447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A6522A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EE31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0EA68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B605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10882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8CE97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4EE5AC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C0890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92DE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0700E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5DDB1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50118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61ED3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7A731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41EFA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9A17C19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37E39C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7C6EA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ADB5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F25C3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C19A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5563C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62E2CF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24B7A0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95A7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C5338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FBD3F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A2FC3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559C2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F83C1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CA74F7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15734A6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322B76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E3C39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DD430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650A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4053E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E0301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70A2CF5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0F8C0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20F18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83720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5F518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6B0382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66EF0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4ECEE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097F9C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D8EEF0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98B6B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A79A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E076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A28AD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59286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4328A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687B4C8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D34E5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474B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730FA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D0722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5B7B1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317E3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67BC9A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5F2C5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F242D52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F74B6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B7FFB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E815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D8A42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C15A02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ADDC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5CEDF6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3013693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3B971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C5080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7632D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2C23F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110BDA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A48ED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ADEC4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840B7A5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9EB9B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EADC9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16E7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5BDAF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8FD63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BF0EB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0478EF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E93BE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503BF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BD5D1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4E4A30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24E59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2B8FD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DD7D5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C223B1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052651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5D1FED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4299BD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4DB53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F2D0A5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F1A6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88D9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0EFD18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EB03B3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9DB9D4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92D2B1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4DA24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FB965A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67E94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1265A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5EF1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CF376F6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3FD672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B6AC1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A024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A63C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76696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9DEBC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066A76C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5B69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6DB650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9C0B1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07154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6D0C0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7E8C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EEA217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7121D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6E4215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327B9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608E5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4BBB3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5A3A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729F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25DDE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263FB8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591CE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5AD41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2B3BC8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45551D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831EFD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ECBB8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8793C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E03E7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0BB2CF9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8E00F0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6AE36A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7338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3468B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473B1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56506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3FB1737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5A6EB0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F9252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6B69D5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641219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BB384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50F069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205115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776B99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F553F2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7B939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7D082F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53D4C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B9D1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B6B0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59E55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6644D26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948542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D1C98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92D9DC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609E12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40FB8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A34B1E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29907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03C6DE9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</w:tr>
      <w:tr w:rsidR="00D6376B" w:rsidRPr="00D6376B" w14:paraId="4029C89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464E3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D7C97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FD5EC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CE8595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8B845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04B88B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2CC897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66798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61CC9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5F325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BED06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F12B8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C36290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4D112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3CAA5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</w:tr>
      <w:tr w:rsidR="00D6376B" w:rsidRPr="00D6376B" w14:paraId="7B0EBC2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E0255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AA6461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DC1C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23878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B7084E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6A758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1CEF84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BCA6C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BA21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72A2C2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916F9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5C45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BF475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C435A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EE3FA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82D122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F55C77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8D2E8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33BA8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8712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E71D9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E676C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70AF80E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17F1E3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5A268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2A088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3ABAF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C701C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F2B4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10C7F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780EDB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71885C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41F09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C647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A8FC3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7E044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1AE45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5B0A8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252A8C8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6C5DE0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86DDC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9B54A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B0282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A5BB3C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B0DF6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1AEA33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3B94F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87E6306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2D1B1E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A3FAF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DF80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5AB6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219B6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F7526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5C5FA3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C1240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34DA80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53327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68E6DD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119597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4898A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B8ECA3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FF156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7F6ABE3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3A9A9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CB44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0C6B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72C13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6A19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2C61B6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BB41B2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782C50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CE05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0C7E62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0FD5C8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78352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3FC36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DC009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B4634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15F3B56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D10E5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C443A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07BA1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E187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40B532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518244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0D805A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01652F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37A5A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7FA285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2EB52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8DAF6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32E35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EC877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B9B56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A2291C5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D744C2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19A3B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4FAB3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C796C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F0D0C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8860C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5996B3E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05806F6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B3E64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3A8819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2810BD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BAF62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26032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F89299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C0DD7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6DE45F8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B3EFC2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A5BFF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66504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E21BD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F74B8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2BD81A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1C80DC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6A6B5A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9287B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46CD04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D7FA72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53CA88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31A651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6A5DF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46CD2E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410D129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D32B0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CB505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B15F7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AA92B0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6E5A0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249A9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1EFF57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4D604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7A01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0A2CD4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0A976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02E53E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C56A7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35B41A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EF18F3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</w:tr>
      <w:tr w:rsidR="00D6376B" w:rsidRPr="00D6376B" w14:paraId="27C01799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434B5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528FA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018CA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21A83D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E41FEC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34D78F9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4CACDE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ED0D5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C958BA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01A603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EEA688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1B8427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4DA46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04C853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44149F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D6376B" w:rsidRPr="00D6376B" w14:paraId="2D49BD48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F5614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7454135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7722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D6D11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C40DC2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2F49BDD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B0407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249A7D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5D082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B3CFC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DA7BC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702484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D9CB7A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03E109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80EDD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D6376B" w:rsidRPr="00D6376B" w14:paraId="35B8D191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0EF4A6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70508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30C9E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5BF090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C9FE0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C240E8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0E4DB6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67119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F92D7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151F85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0B0C7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8DD4FF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51A95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0DB77E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E93C3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5B04AEAE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E4C8B1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98166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435A3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8CEFD2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D1D6B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826405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3E7DE1C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E4B69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E12CEC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229306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D6779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5B380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249C7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3724CB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2F70E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E9F3F21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5DAE2A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A0259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CF16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AA1137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737E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9DA83F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4F04E0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091D36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0C647E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1C0912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238E50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5B8E05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08298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D2E04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971D2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06BFA1C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E45A19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54039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1A1EC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F1AB1B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20D7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CF28D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01C36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65710E3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3AC5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2C6B65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C4DDA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1C0A7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6E5586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77DF90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6C88C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1267D091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0AE8FC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CEDDD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21A0C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21DA8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C8ED4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574338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48D9591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553B7B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5FDEDE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99BF8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F8ADB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D16DBE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0FF72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2D2D87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C610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4AA1704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33B8F6F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9E6FC4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682EF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0DF96E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ACBA1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96CCC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7DE15B1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70A0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0D8A6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27D9F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855DA0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09AA16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72E3C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63E0D0D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2B855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</w:tr>
      <w:tr w:rsidR="00D6376B" w:rsidRPr="00D6376B" w14:paraId="7C686B6F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C41CDD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382A5B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61B69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A7F9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B28DAB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95B730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4579C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021310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6266C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E0ECC7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78C602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F5D1D4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23964B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EDAA41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4D5E2B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D6376B" w:rsidRPr="00D6376B" w14:paraId="073A6A56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CEE8E6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DA538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0C3EF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D8882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8EC22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5EDA20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86E5C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CDAF40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D024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A08D3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FAD5AF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8872AF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487336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1CB8D5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8FA592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D6376B" w:rsidRPr="00D6376B" w14:paraId="1C419182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670E17D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2B49E1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620D6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D7B4C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3E6C7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FD4D47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2E7F0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76FCE16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60CA9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24810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61BCCA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2A228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1E673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0EBCE5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581C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3D26D8FC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A77E72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EC26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853A7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21152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C34D02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123674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363DDE3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E82D27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BD24F4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4E37CA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D69387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8A8AAA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9A714E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9D95B5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29159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72DC02B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165F214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A8D541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ADF333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FBCCEC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555D4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AE7E3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7D15515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35DF32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EA150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1DA9D0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16B1119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1FC02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BE6A74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AAC156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6BCE1C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D6376B" w:rsidRPr="00D6376B" w14:paraId="4E5B7453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413212A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902732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E07600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FBB85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DCE77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FA8505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571EF577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9BBCA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58066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FFB824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3EC2A3B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C101C0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10FB2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24190AE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8584BA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D6376B" w:rsidRPr="00D6376B" w14:paraId="673F86D1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258A7D8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CFD802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42B0EA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DEAB8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67727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29E6AF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27945C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1763C1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ECB1B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066ADED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4CF4001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7B4B40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A6BF8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B2C969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89A01B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D6376B" w:rsidRPr="00D6376B" w14:paraId="7505DEC6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0B23DD8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F5BF6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3BCEA4C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17546A4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23E40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EFFA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370646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49C803E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49A7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39A7098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8248ED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D882340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ABD059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008D8785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094BC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D6376B" w:rsidRPr="00D6376B" w14:paraId="02CEFCBA" w14:textId="77777777" w:rsidTr="00D6376B">
        <w:trPr>
          <w:trHeight w:val="285"/>
        </w:trPr>
        <w:tc>
          <w:tcPr>
            <w:tcW w:w="1080" w:type="dxa"/>
            <w:noWrap/>
            <w:hideMark/>
          </w:tcPr>
          <w:p w14:paraId="7D405833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884898D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9DA4C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DC7A68F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4D9962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0231D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23F253A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B84025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5B2031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20" w:type="dxa"/>
            <w:noWrap/>
            <w:hideMark/>
          </w:tcPr>
          <w:p w14:paraId="5CEEEE6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1120" w:type="dxa"/>
            <w:noWrap/>
            <w:hideMark/>
          </w:tcPr>
          <w:p w14:paraId="553D2096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51810A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743C1AB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D697F48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344D5E9" w14:textId="77777777" w:rsidR="00D6376B" w:rsidRPr="00D6376B" w:rsidRDefault="00D6376B" w:rsidP="00D6376B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D6376B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</w:tbl>
    <w:p w14:paraId="0B90DA3C" w14:textId="77777777" w:rsidR="00D6376B" w:rsidRDefault="00D6376B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p w14:paraId="78F28FDD" w14:textId="77777777" w:rsidR="00D6376B" w:rsidRDefault="00D6376B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p w14:paraId="5BF130EC" w14:textId="0F363B08" w:rsidR="00D6376B" w:rsidRDefault="00D6376B" w:rsidP="00D6376B">
      <w:pPr>
        <w:pStyle w:val="1"/>
      </w:pPr>
      <w:r>
        <w:t xml:space="preserve">Annex B: </w:t>
      </w:r>
      <w:r w:rsidR="00F25E6C">
        <w:t>Outer contig RB /CP-OFDM MPR simulation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44"/>
        <w:gridCol w:w="944"/>
        <w:gridCol w:w="944"/>
        <w:gridCol w:w="944"/>
        <w:gridCol w:w="944"/>
        <w:gridCol w:w="944"/>
        <w:gridCol w:w="945"/>
        <w:gridCol w:w="945"/>
        <w:gridCol w:w="945"/>
        <w:gridCol w:w="1057"/>
        <w:gridCol w:w="945"/>
        <w:gridCol w:w="945"/>
        <w:gridCol w:w="945"/>
        <w:gridCol w:w="945"/>
        <w:gridCol w:w="945"/>
      </w:tblGrid>
      <w:tr w:rsidR="00C64E88" w:rsidRPr="00C64E88" w14:paraId="3D73758B" w14:textId="77777777" w:rsidTr="00C64E88">
        <w:trPr>
          <w:trHeight w:val="285"/>
        </w:trPr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3A736E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val="en-US"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CBW1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796E6B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CBW2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1C0C49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NRB1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1E64E8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NRB2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2038C5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LCRB1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3D0740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RBSTART1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5A4706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LCRB2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71DEB3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RBSTART2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078731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SCS</w:t>
            </w:r>
          </w:p>
        </w:tc>
        <w:tc>
          <w:tcPr>
            <w:tcW w:w="1213" w:type="dxa"/>
            <w:shd w:val="clear" w:color="auto" w:fill="3B3838" w:themeFill="background2" w:themeFillShade="40"/>
            <w:noWrap/>
            <w:hideMark/>
          </w:tcPr>
          <w:p w14:paraId="6893C4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b/>
                <w:bCs/>
                <w:sz w:val="16"/>
                <w:lang w:eastAsia="zh-CN"/>
              </w:rPr>
              <w:t>Inner/Outer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07D682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sz w:val="16"/>
                <w:lang w:eastAsia="zh-CN"/>
              </w:rPr>
              <w:t>pi/2 BPSK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4B59EB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sz w:val="16"/>
                <w:lang w:eastAsia="zh-CN"/>
              </w:rPr>
              <w:t>QPSK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53B8F0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sz w:val="16"/>
                <w:lang w:eastAsia="zh-CN"/>
              </w:rPr>
              <w:t>16QAM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78F882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sz w:val="16"/>
                <w:lang w:eastAsia="zh-CN"/>
              </w:rPr>
              <w:t>64QAM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70C129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C64E88">
              <w:rPr>
                <w:rFonts w:eastAsiaTheme="minorEastAsia" w:hint="eastAsia"/>
                <w:sz w:val="16"/>
                <w:lang w:eastAsia="zh-CN"/>
              </w:rPr>
              <w:t>256QAM</w:t>
            </w:r>
          </w:p>
        </w:tc>
      </w:tr>
      <w:tr w:rsidR="00C64E88" w:rsidRPr="00C64E88" w14:paraId="1ED3C5F7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117131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E8DC3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F9C71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CA5E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1A279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31244C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89C8C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8CA37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0ACD3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12910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7977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1E2D6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65C62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1369E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7637D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2.9 </w:t>
            </w:r>
          </w:p>
        </w:tc>
      </w:tr>
      <w:tr w:rsidR="00C64E88" w:rsidRPr="00C64E88" w14:paraId="53BA5F2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3D5E5C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80A28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8B2A4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84D53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97CE3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072607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90A0E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1ED29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24D5D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D03EA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A45BE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3.0 </w:t>
            </w:r>
          </w:p>
        </w:tc>
        <w:tc>
          <w:tcPr>
            <w:tcW w:w="1080" w:type="dxa"/>
            <w:noWrap/>
            <w:hideMark/>
          </w:tcPr>
          <w:p w14:paraId="609F94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3.0 </w:t>
            </w:r>
          </w:p>
        </w:tc>
        <w:tc>
          <w:tcPr>
            <w:tcW w:w="1080" w:type="dxa"/>
            <w:noWrap/>
            <w:hideMark/>
          </w:tcPr>
          <w:p w14:paraId="650B46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2.9 </w:t>
            </w:r>
          </w:p>
        </w:tc>
        <w:tc>
          <w:tcPr>
            <w:tcW w:w="1080" w:type="dxa"/>
            <w:noWrap/>
            <w:hideMark/>
          </w:tcPr>
          <w:p w14:paraId="7C9A3F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488EB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3.3 </w:t>
            </w:r>
          </w:p>
        </w:tc>
      </w:tr>
      <w:tr w:rsidR="00C64E88" w:rsidRPr="00C64E88" w14:paraId="37AB9734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FE1F5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99B2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5711A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F0C4D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61755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80" w:type="dxa"/>
            <w:noWrap/>
            <w:hideMark/>
          </w:tcPr>
          <w:p w14:paraId="382570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F52A2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32CD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810A4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192F1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D3791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3.2 </w:t>
            </w:r>
          </w:p>
        </w:tc>
        <w:tc>
          <w:tcPr>
            <w:tcW w:w="1080" w:type="dxa"/>
            <w:noWrap/>
            <w:hideMark/>
          </w:tcPr>
          <w:p w14:paraId="37C9C1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3.2 </w:t>
            </w:r>
          </w:p>
        </w:tc>
        <w:tc>
          <w:tcPr>
            <w:tcW w:w="1080" w:type="dxa"/>
            <w:noWrap/>
            <w:hideMark/>
          </w:tcPr>
          <w:p w14:paraId="52027E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3.2 </w:t>
            </w:r>
          </w:p>
        </w:tc>
        <w:tc>
          <w:tcPr>
            <w:tcW w:w="1080" w:type="dxa"/>
            <w:noWrap/>
            <w:hideMark/>
          </w:tcPr>
          <w:p w14:paraId="44B076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3.2 </w:t>
            </w:r>
          </w:p>
        </w:tc>
        <w:tc>
          <w:tcPr>
            <w:tcW w:w="1080" w:type="dxa"/>
            <w:noWrap/>
            <w:hideMark/>
          </w:tcPr>
          <w:p w14:paraId="40C744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3.8 </w:t>
            </w:r>
          </w:p>
        </w:tc>
      </w:tr>
      <w:tr w:rsidR="00C64E88" w:rsidRPr="00C64E88" w14:paraId="0CC0D3CB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CD489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0B349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913E9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BE47D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7A4B7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080" w:type="dxa"/>
            <w:noWrap/>
            <w:hideMark/>
          </w:tcPr>
          <w:p w14:paraId="751E4B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64A46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A6E33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0C103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7BEC9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580D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3.5 </w:t>
            </w:r>
          </w:p>
        </w:tc>
        <w:tc>
          <w:tcPr>
            <w:tcW w:w="1080" w:type="dxa"/>
            <w:noWrap/>
            <w:hideMark/>
          </w:tcPr>
          <w:p w14:paraId="3614A8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3.5 </w:t>
            </w:r>
          </w:p>
        </w:tc>
        <w:tc>
          <w:tcPr>
            <w:tcW w:w="1080" w:type="dxa"/>
            <w:noWrap/>
            <w:hideMark/>
          </w:tcPr>
          <w:p w14:paraId="5189E1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3.6 </w:t>
            </w:r>
          </w:p>
        </w:tc>
        <w:tc>
          <w:tcPr>
            <w:tcW w:w="1080" w:type="dxa"/>
            <w:noWrap/>
            <w:hideMark/>
          </w:tcPr>
          <w:p w14:paraId="318991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3.5 </w:t>
            </w:r>
          </w:p>
        </w:tc>
        <w:tc>
          <w:tcPr>
            <w:tcW w:w="1080" w:type="dxa"/>
            <w:noWrap/>
            <w:hideMark/>
          </w:tcPr>
          <w:p w14:paraId="05B1B0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3.8 </w:t>
            </w:r>
          </w:p>
        </w:tc>
      </w:tr>
      <w:tr w:rsidR="00C64E88" w:rsidRPr="00C64E88" w14:paraId="3B8228D8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5C89C8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CE246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FAD81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3FA9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B4AFE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700B0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08AB8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DEA4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C611F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0BCF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1238D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2BF876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75E29C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11A2EF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32D549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3.8 </w:t>
            </w:r>
          </w:p>
        </w:tc>
      </w:tr>
      <w:tr w:rsidR="00C64E88" w:rsidRPr="00C64E88" w14:paraId="065F2182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0B65CA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0AD7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9F277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5DE0F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31524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81</w:t>
            </w:r>
          </w:p>
        </w:tc>
        <w:tc>
          <w:tcPr>
            <w:tcW w:w="1080" w:type="dxa"/>
            <w:noWrap/>
            <w:hideMark/>
          </w:tcPr>
          <w:p w14:paraId="3D3581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8C3F4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07CE8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2F52B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9769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5B250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64B519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12A6C2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227B2C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6A602B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4.2 </w:t>
            </w:r>
          </w:p>
        </w:tc>
      </w:tr>
      <w:tr w:rsidR="00C64E88" w:rsidRPr="00C64E88" w14:paraId="086B828B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0A951E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lastRenderedPageBreak/>
              <w:t>100</w:t>
            </w:r>
          </w:p>
        </w:tc>
        <w:tc>
          <w:tcPr>
            <w:tcW w:w="1080" w:type="dxa"/>
            <w:noWrap/>
            <w:hideMark/>
          </w:tcPr>
          <w:p w14:paraId="15C640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1A7C8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B932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7E006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869E0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0DCC5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A026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AF972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A3B7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9B5A3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584EC4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60DD58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2688C8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688319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3.8 </w:t>
            </w:r>
          </w:p>
        </w:tc>
      </w:tr>
      <w:tr w:rsidR="00C64E88" w:rsidRPr="00C64E88" w14:paraId="18BAC269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1F7BB2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68FA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16593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DED2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F35A8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96</w:t>
            </w:r>
          </w:p>
        </w:tc>
        <w:tc>
          <w:tcPr>
            <w:tcW w:w="1080" w:type="dxa"/>
            <w:noWrap/>
            <w:hideMark/>
          </w:tcPr>
          <w:p w14:paraId="3889B9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6A228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5F4E0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E6847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8B70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D70AC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46983E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59B37E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5614D4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82AB0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3.8 </w:t>
            </w:r>
          </w:p>
        </w:tc>
      </w:tr>
      <w:tr w:rsidR="00C64E88" w:rsidRPr="00C64E88" w14:paraId="6B3DC5BE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FC0E5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2E51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A0033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4D178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302E5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1385E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A8C00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ED94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07094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A0714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CB191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432FB6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186CCC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20DD7B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6BD1D0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3.8 </w:t>
            </w:r>
          </w:p>
        </w:tc>
      </w:tr>
      <w:tr w:rsidR="00C64E88" w:rsidRPr="00C64E88" w14:paraId="2A32519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3BD803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1030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D15DF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3B96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81445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80" w:type="dxa"/>
            <w:noWrap/>
            <w:hideMark/>
          </w:tcPr>
          <w:p w14:paraId="3CC5DC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DA15D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8518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71B3B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AC6AF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33AAC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D091C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18AAB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FE381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25F7B0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3.8 </w:t>
            </w:r>
          </w:p>
        </w:tc>
      </w:tr>
      <w:tr w:rsidR="00C64E88" w:rsidRPr="00C64E88" w14:paraId="68E56ED7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6771A1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5C87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1D8C3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E159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744AC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0ACA3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A0188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DCAE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82F5E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4C8B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A162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3D3F8E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4A5AA6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2C214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3AA50C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3.8 </w:t>
            </w:r>
          </w:p>
        </w:tc>
      </w:tr>
      <w:tr w:rsidR="00C64E88" w:rsidRPr="00C64E88" w14:paraId="0D906D62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4DA2E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2F5E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1443B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1BADB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875F1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80" w:type="dxa"/>
            <w:noWrap/>
            <w:hideMark/>
          </w:tcPr>
          <w:p w14:paraId="5FC614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D0553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593A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A174A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929D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5C207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2F9E42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55ABD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523EF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EB916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3.5 </w:t>
            </w:r>
          </w:p>
        </w:tc>
      </w:tr>
      <w:tr w:rsidR="00C64E88" w:rsidRPr="00C64E88" w14:paraId="481CFF57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78C10E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67BC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3B179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A827A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AAEFB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15FE80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F8EBB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1C9C5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4A9E2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45DEC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2372B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29809B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45DDD0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9A097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50CF9F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3.5 </w:t>
            </w:r>
          </w:p>
        </w:tc>
      </w:tr>
      <w:tr w:rsidR="00C64E88" w:rsidRPr="00C64E88" w14:paraId="2829002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1B7C83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BD3A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089A9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30D2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81014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5BE26D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884CE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9F846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4B50C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A370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91BFD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11C5E4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FCFAA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0CC254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61E6C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3.2 </w:t>
            </w:r>
          </w:p>
        </w:tc>
      </w:tr>
      <w:tr w:rsidR="00C64E88" w:rsidRPr="00C64E88" w14:paraId="7E18CB7A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7F85B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DCF64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84AC7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D6AF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2170F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79BB5B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3B5E7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73A2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31B2B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44F63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9693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FAE29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57771E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0FD227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0C3C3D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2.9 </w:t>
            </w:r>
          </w:p>
        </w:tc>
      </w:tr>
      <w:tr w:rsidR="00C64E88" w:rsidRPr="00C64E88" w14:paraId="5EF969CE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18430F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B243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4DED1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1BF6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2CCB2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61F5C5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C9C8B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CA28A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2ACCC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3D9D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8C75A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52F052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89278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5617D5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6B7768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3.0 </w:t>
            </w:r>
          </w:p>
        </w:tc>
      </w:tr>
      <w:tr w:rsidR="00C64E88" w:rsidRPr="00C64E88" w14:paraId="5871D8B1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15CF3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F861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4CB1A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CF33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DEB8B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205A8A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C8D6B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857FD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29743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FF984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26EF3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6583A4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65DAC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52BD9F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2.9 </w:t>
            </w:r>
          </w:p>
        </w:tc>
        <w:tc>
          <w:tcPr>
            <w:tcW w:w="1080" w:type="dxa"/>
            <w:noWrap/>
            <w:hideMark/>
          </w:tcPr>
          <w:p w14:paraId="4F9D16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3.2 </w:t>
            </w:r>
          </w:p>
        </w:tc>
      </w:tr>
      <w:tr w:rsidR="00C64E88" w:rsidRPr="00C64E88" w14:paraId="7474467A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292E5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8017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51149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3BF8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EC78E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ADF3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45ECF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89</w:t>
            </w:r>
          </w:p>
        </w:tc>
        <w:tc>
          <w:tcPr>
            <w:tcW w:w="1080" w:type="dxa"/>
            <w:noWrap/>
            <w:hideMark/>
          </w:tcPr>
          <w:p w14:paraId="245571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7CFEE9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A53C3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A925F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C6E6F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3B1DB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94961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5F30F6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44D79382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BC0AB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977D7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59F9E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78AE7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6E75A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98FA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BD326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96</w:t>
            </w:r>
          </w:p>
        </w:tc>
        <w:tc>
          <w:tcPr>
            <w:tcW w:w="1080" w:type="dxa"/>
            <w:noWrap/>
            <w:hideMark/>
          </w:tcPr>
          <w:p w14:paraId="7E84C1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460E46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ADC9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21185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152E7A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31C27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A1AB9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4E3E3D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6CE2B7ED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1D42CE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0169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C3EC1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A532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28C2A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64880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66F86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107</w:t>
            </w:r>
          </w:p>
        </w:tc>
        <w:tc>
          <w:tcPr>
            <w:tcW w:w="1080" w:type="dxa"/>
            <w:noWrap/>
            <w:hideMark/>
          </w:tcPr>
          <w:p w14:paraId="1F7E5B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4D96BE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0966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2A4E3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2AB839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88B96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E167E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009A3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66221EA4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50B6F0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533D8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0FED2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EBC1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17874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521FE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432F7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42462C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19212B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9B2C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030A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63B16C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289489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6570E6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374827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3.0 </w:t>
            </w:r>
          </w:p>
        </w:tc>
      </w:tr>
      <w:tr w:rsidR="00C64E88" w:rsidRPr="00C64E88" w14:paraId="0F1A5D63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5FE72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D734C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B4175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95288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E4112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5F70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56F3D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278EA0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25A711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557D3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546B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2AE04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8F2F9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C6B21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4DE4C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2.9 </w:t>
            </w:r>
          </w:p>
        </w:tc>
      </w:tr>
      <w:tr w:rsidR="00C64E88" w:rsidRPr="00C64E88" w14:paraId="4A6531D0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017D4D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1893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CCC3B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171E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BF208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3ED2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82CCA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89</w:t>
            </w:r>
          </w:p>
        </w:tc>
        <w:tc>
          <w:tcPr>
            <w:tcW w:w="1080" w:type="dxa"/>
            <w:noWrap/>
            <w:hideMark/>
          </w:tcPr>
          <w:p w14:paraId="295E4C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1987F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25167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7EB77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F4213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4F696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2E800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1978CD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4DA7C4C6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734D4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0DA46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0D6DB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D9D76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CD820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5D45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733C9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96</w:t>
            </w:r>
          </w:p>
        </w:tc>
        <w:tc>
          <w:tcPr>
            <w:tcW w:w="1080" w:type="dxa"/>
            <w:noWrap/>
            <w:hideMark/>
          </w:tcPr>
          <w:p w14:paraId="08C830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2EF84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9B461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7FF2E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739FD5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5BC48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347A9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5F40A2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5E6C5B07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3834AE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157F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BD364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7B275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45F32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2D25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604E5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107</w:t>
            </w:r>
          </w:p>
        </w:tc>
        <w:tc>
          <w:tcPr>
            <w:tcW w:w="1080" w:type="dxa"/>
            <w:noWrap/>
            <w:hideMark/>
          </w:tcPr>
          <w:p w14:paraId="64D836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55A345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3BB66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747FB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F9045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CB66F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DECB2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C8A3D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24069E5D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7DED05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8EFE6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67841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80C1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C823F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D8E1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A4121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5FC050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FD393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CC61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5BF3A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64295A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21857A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8C3B3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26CD10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2CDCE354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CF608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5B162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11526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759F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28649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C188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FAC2E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6B7EB3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6A768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F6065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033A3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800DF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483CF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FB325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56AC58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2.9 </w:t>
            </w:r>
          </w:p>
        </w:tc>
      </w:tr>
      <w:tr w:rsidR="00C64E88" w:rsidRPr="00C64E88" w14:paraId="0912FAF2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3109D5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15CBD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DF197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85D88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75AF0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6CED0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716CB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89</w:t>
            </w:r>
          </w:p>
        </w:tc>
        <w:tc>
          <w:tcPr>
            <w:tcW w:w="1080" w:type="dxa"/>
            <w:noWrap/>
            <w:hideMark/>
          </w:tcPr>
          <w:p w14:paraId="009796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527F50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3344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ECD83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D2B0C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7933F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6EC00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36DE4B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5A49127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3831CC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7DAD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57D75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2122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74373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B18D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397B9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96</w:t>
            </w:r>
          </w:p>
        </w:tc>
        <w:tc>
          <w:tcPr>
            <w:tcW w:w="1080" w:type="dxa"/>
            <w:noWrap/>
            <w:hideMark/>
          </w:tcPr>
          <w:p w14:paraId="0EAE40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DEB9A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80C9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D212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730D60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6347DE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732F4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58EB69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31DF1716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056F8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38E4E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56750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7857F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7764E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0BE4A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F3A85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107</w:t>
            </w:r>
          </w:p>
        </w:tc>
        <w:tc>
          <w:tcPr>
            <w:tcW w:w="1080" w:type="dxa"/>
            <w:noWrap/>
            <w:hideMark/>
          </w:tcPr>
          <w:p w14:paraId="63319E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019121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7CA3E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BCCD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3A34CC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69CB8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561D4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51A02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65B8717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568563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3430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B3654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5977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9395A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5AA1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7EFEF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7AC6A2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31543E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7FBCF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255D0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1316E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072B9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3C4DF5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5BF44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23259BB2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6FE687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DD91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427DE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8962D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4601A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5E58B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21710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09D97D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77B7C4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02A3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42A6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800AD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4D01C8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586A80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8C25A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2.9 </w:t>
            </w:r>
          </w:p>
        </w:tc>
      </w:tr>
      <w:tr w:rsidR="00C64E88" w:rsidRPr="00C64E88" w14:paraId="418AB3FD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74D2BE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DD4F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C3F9C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F5140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B1DF8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7E1E7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107C99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71909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69443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0E20A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AC0C6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409197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2C6E41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CE00F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5AB3DF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3.2 </w:t>
            </w:r>
          </w:p>
        </w:tc>
      </w:tr>
      <w:tr w:rsidR="00C64E88" w:rsidRPr="00C64E88" w14:paraId="703AB2F3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0127C6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DE4E1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0AE6E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D280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C89C1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3BC8F0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26B696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5C059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F26E8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B351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452CF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7E372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BA6C1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75D57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52FA87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4F31FB8F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16EFFE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lastRenderedPageBreak/>
              <w:t>100</w:t>
            </w:r>
          </w:p>
        </w:tc>
        <w:tc>
          <w:tcPr>
            <w:tcW w:w="1080" w:type="dxa"/>
            <w:noWrap/>
            <w:hideMark/>
          </w:tcPr>
          <w:p w14:paraId="100A09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C2E12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7F8E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E9DB3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30810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277FF5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72EE90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51A0D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39731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A4DE5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96B21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DF57F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E2412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48DC86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7D999C8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B8C6A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4D5EA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D97DF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66F0B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D2011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23B80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7FBDD2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3030C4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9DCD8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873E4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11445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1BEDD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2534F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11C67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39C2B4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2C275879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091794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8A522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23649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7AAD0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F0248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659BF9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2BCCF8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715920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3342B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37C50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33106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ADF99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F171B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488AF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ABA67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6EDF1AC4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7C79D5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015F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4A778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C18C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7345F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6F3142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4FDCDB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201</w:t>
            </w:r>
          </w:p>
        </w:tc>
        <w:tc>
          <w:tcPr>
            <w:tcW w:w="1080" w:type="dxa"/>
            <w:noWrap/>
            <w:hideMark/>
          </w:tcPr>
          <w:p w14:paraId="66D562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330A0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B8318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5A13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0D9CE9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7C321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3F315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4F7C4E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C64E88" w:rsidRPr="00C64E88" w14:paraId="4F9DD42D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0012C8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9C84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E8A72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578B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995D9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14CB3D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53F3BD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215</w:t>
            </w:r>
          </w:p>
        </w:tc>
        <w:tc>
          <w:tcPr>
            <w:tcW w:w="1080" w:type="dxa"/>
            <w:noWrap/>
            <w:hideMark/>
          </w:tcPr>
          <w:p w14:paraId="48C253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20FE1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642D9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DAC77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C7929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F42AF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C5916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0B375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65FDFE4B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74E1B0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13CAC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FA1B7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F68F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2E688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4119F1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1B4A8A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218</w:t>
            </w:r>
          </w:p>
        </w:tc>
        <w:tc>
          <w:tcPr>
            <w:tcW w:w="1080" w:type="dxa"/>
            <w:noWrap/>
            <w:hideMark/>
          </w:tcPr>
          <w:p w14:paraId="15A31E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DD281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FD139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8A608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4B397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8D418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BC91F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DD240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6A5A4D24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5C1170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1B24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063D6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12D01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6B0BA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050180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25BCE7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224</w:t>
            </w:r>
          </w:p>
        </w:tc>
        <w:tc>
          <w:tcPr>
            <w:tcW w:w="1080" w:type="dxa"/>
            <w:noWrap/>
            <w:hideMark/>
          </w:tcPr>
          <w:p w14:paraId="5B11E7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8DD28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76750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18819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2D45B1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5B118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560760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7407CD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7807FF2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54E5B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A0B07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4225C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302A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3DAE9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704F23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271536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242</w:t>
            </w:r>
          </w:p>
        </w:tc>
        <w:tc>
          <w:tcPr>
            <w:tcW w:w="1080" w:type="dxa"/>
            <w:noWrap/>
            <w:hideMark/>
          </w:tcPr>
          <w:p w14:paraId="73E3C2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3ADFC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4ABFB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4EBC4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33CD1F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F4170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C838C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0DB872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</w:tr>
      <w:tr w:rsidR="00C64E88" w:rsidRPr="00C64E88" w14:paraId="378CC206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65D52D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E38AA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EE5AF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8BC1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896EE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613655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7C7A79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145</w:t>
            </w:r>
          </w:p>
        </w:tc>
        <w:tc>
          <w:tcPr>
            <w:tcW w:w="1080" w:type="dxa"/>
            <w:noWrap/>
            <w:hideMark/>
          </w:tcPr>
          <w:p w14:paraId="018761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1C2C6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856A2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EA9DD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5AABC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1FBFB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ADF2A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E719C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38DCA160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DFC21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C9EAD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E7D89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112D3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A4496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643FE1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01B050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161</w:t>
            </w:r>
          </w:p>
        </w:tc>
        <w:tc>
          <w:tcPr>
            <w:tcW w:w="1080" w:type="dxa"/>
            <w:noWrap/>
            <w:hideMark/>
          </w:tcPr>
          <w:p w14:paraId="640298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2B2F1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EE88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AFD9D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E83A2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B07DD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7C53B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47F75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C64E88" w:rsidRPr="00C64E88" w14:paraId="1C09E5EB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0327BF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E129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70514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EF1A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7CC47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52E79A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1A2F94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179</w:t>
            </w:r>
          </w:p>
        </w:tc>
        <w:tc>
          <w:tcPr>
            <w:tcW w:w="1080" w:type="dxa"/>
            <w:noWrap/>
            <w:hideMark/>
          </w:tcPr>
          <w:p w14:paraId="2E6C25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5D4A1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95135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B8345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061765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4A92A4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76C290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12B7A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C64E88" w:rsidRPr="00C64E88" w14:paraId="016189C9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2C628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12AF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2DF5A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A1E1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65535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0E03C9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42656A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193</w:t>
            </w:r>
          </w:p>
        </w:tc>
        <w:tc>
          <w:tcPr>
            <w:tcW w:w="1080" w:type="dxa"/>
            <w:noWrap/>
            <w:hideMark/>
          </w:tcPr>
          <w:p w14:paraId="47C0EF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F9FDF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3475A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37825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35275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D8472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D20D6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6FD960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C64E88" w:rsidRPr="00C64E88" w14:paraId="2930DA39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15EF84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0A856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508C2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1B30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A20D8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09260D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13CF13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201</w:t>
            </w:r>
          </w:p>
        </w:tc>
        <w:tc>
          <w:tcPr>
            <w:tcW w:w="1080" w:type="dxa"/>
            <w:noWrap/>
            <w:hideMark/>
          </w:tcPr>
          <w:p w14:paraId="0A29DB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2E7C3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04232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69C02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3A1067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226B60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0C5CCC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F2854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C64E88" w:rsidRPr="00C64E88" w14:paraId="6CE72476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52307A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E4BA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9CF11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7D5A1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99A44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5E4171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0FA1C2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215</w:t>
            </w:r>
          </w:p>
        </w:tc>
        <w:tc>
          <w:tcPr>
            <w:tcW w:w="1080" w:type="dxa"/>
            <w:noWrap/>
            <w:hideMark/>
          </w:tcPr>
          <w:p w14:paraId="4BB9CD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20771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916F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06149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F6032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87286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C98F8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39241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DE6EED0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7A6EAA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29825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1DF51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40FC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B2B84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5F914B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64031C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218</w:t>
            </w:r>
          </w:p>
        </w:tc>
        <w:tc>
          <w:tcPr>
            <w:tcW w:w="1080" w:type="dxa"/>
            <w:noWrap/>
            <w:hideMark/>
          </w:tcPr>
          <w:p w14:paraId="666625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7B346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3AD62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DB252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D127C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94293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A1356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2F862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5E8913C8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3F646B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6F2C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5FDB9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1C120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90CEF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005520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5CD2E3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224</w:t>
            </w:r>
          </w:p>
        </w:tc>
        <w:tc>
          <w:tcPr>
            <w:tcW w:w="1080" w:type="dxa"/>
            <w:noWrap/>
            <w:hideMark/>
          </w:tcPr>
          <w:p w14:paraId="217C61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BB1F6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44A2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50E7D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37E31A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E7208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7C0B4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56CBAB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7E201E2D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4BC8C5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04CFA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42423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6333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DBF53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6FEB2E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2C63BE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242</w:t>
            </w:r>
          </w:p>
        </w:tc>
        <w:tc>
          <w:tcPr>
            <w:tcW w:w="1080" w:type="dxa"/>
            <w:noWrap/>
            <w:hideMark/>
          </w:tcPr>
          <w:p w14:paraId="099281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46D37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CFAAF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832DB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21187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57515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37B42A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5D3EC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2CE33AE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313295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9DC1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B0374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9175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D56A7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506FD1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6CD2F1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179</w:t>
            </w:r>
          </w:p>
        </w:tc>
        <w:tc>
          <w:tcPr>
            <w:tcW w:w="1080" w:type="dxa"/>
            <w:noWrap/>
            <w:hideMark/>
          </w:tcPr>
          <w:p w14:paraId="737B99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7BBAB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5AE05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021F9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28061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22F68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FD4B3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E0766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0062B1EC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45831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7947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5AD4F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BEE2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A16FD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3F02E9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6DD4D6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193</w:t>
            </w:r>
          </w:p>
        </w:tc>
        <w:tc>
          <w:tcPr>
            <w:tcW w:w="1080" w:type="dxa"/>
            <w:noWrap/>
            <w:hideMark/>
          </w:tcPr>
          <w:p w14:paraId="19302F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8A6EE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71641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BDC1D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676BC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4198D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348D4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C16C3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70832E4B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655056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101C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32B6D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0294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210DF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7C57CD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4F7C72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201</w:t>
            </w:r>
          </w:p>
        </w:tc>
        <w:tc>
          <w:tcPr>
            <w:tcW w:w="1080" w:type="dxa"/>
            <w:noWrap/>
            <w:hideMark/>
          </w:tcPr>
          <w:p w14:paraId="7434E9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CFE67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6C2B0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EC04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2A78A8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71D62E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40B5BB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  <w:tc>
          <w:tcPr>
            <w:tcW w:w="1080" w:type="dxa"/>
            <w:noWrap/>
            <w:hideMark/>
          </w:tcPr>
          <w:p w14:paraId="16EBD6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1.6 </w:t>
            </w:r>
          </w:p>
        </w:tc>
      </w:tr>
      <w:tr w:rsidR="00C64E88" w:rsidRPr="00C64E88" w14:paraId="5D6D24E6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7393DF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FE36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57A19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83B09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BE7A4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208B78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219CB0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215</w:t>
            </w:r>
          </w:p>
        </w:tc>
        <w:tc>
          <w:tcPr>
            <w:tcW w:w="1080" w:type="dxa"/>
            <w:noWrap/>
            <w:hideMark/>
          </w:tcPr>
          <w:p w14:paraId="1323AC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A8C25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D92C9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5BE8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47F9C8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48721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F0B9D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BAED6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C64E88" w:rsidRPr="00C64E88" w14:paraId="5AC57F21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3F2D64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B80A6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17C6B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239C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A48FE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7D4CE8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0A76FD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218</w:t>
            </w:r>
          </w:p>
        </w:tc>
        <w:tc>
          <w:tcPr>
            <w:tcW w:w="1080" w:type="dxa"/>
            <w:noWrap/>
            <w:hideMark/>
          </w:tcPr>
          <w:p w14:paraId="11F642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F5D72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EFBD5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2A48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728F6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9901C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8964C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90F4B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5DCFB0E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65AB02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8A2A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B98F4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5EF9A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417E0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3305A2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7A3D93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224</w:t>
            </w:r>
          </w:p>
        </w:tc>
        <w:tc>
          <w:tcPr>
            <w:tcW w:w="1080" w:type="dxa"/>
            <w:noWrap/>
            <w:hideMark/>
          </w:tcPr>
          <w:p w14:paraId="275502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33B49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89B6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35AA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FCFDA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3EF9E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A9E5B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82245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4545BF3A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9980E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6934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415C9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E3F8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EB1F1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3B8AEF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5C233F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242</w:t>
            </w:r>
          </w:p>
        </w:tc>
        <w:tc>
          <w:tcPr>
            <w:tcW w:w="1080" w:type="dxa"/>
            <w:noWrap/>
            <w:hideMark/>
          </w:tcPr>
          <w:p w14:paraId="4F581E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2A9E3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8758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56814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44E4DF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B5E66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0F9D56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1FEC1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3919D54E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1FC5F2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7FFAC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69940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5446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C1AF7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A82E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C0FA7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FA81A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F0CE6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EB2C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5237E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4DB446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7FCA3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52144C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6FD428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42484938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2F18DD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E687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1E2A8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7115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04D40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9F97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B7A72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3911D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244</w:t>
            </w:r>
          </w:p>
        </w:tc>
        <w:tc>
          <w:tcPr>
            <w:tcW w:w="1080" w:type="dxa"/>
            <w:noWrap/>
            <w:hideMark/>
          </w:tcPr>
          <w:p w14:paraId="411DB5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C958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5BC8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A3626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3A5D76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2E8C10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4E6636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4BD4FF4" w14:textId="77777777" w:rsidTr="00C64E88">
        <w:trPr>
          <w:trHeight w:val="300"/>
        </w:trPr>
        <w:tc>
          <w:tcPr>
            <w:tcW w:w="1080" w:type="dxa"/>
            <w:noWrap/>
            <w:hideMark/>
          </w:tcPr>
          <w:p w14:paraId="6A2DBC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A2FF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32C45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47791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A0FB9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8550F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524D0A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242</w:t>
            </w:r>
          </w:p>
        </w:tc>
        <w:tc>
          <w:tcPr>
            <w:tcW w:w="1080" w:type="dxa"/>
            <w:noWrap/>
            <w:hideMark/>
          </w:tcPr>
          <w:p w14:paraId="708ABD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596A6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F6E68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99E18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211439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1FE207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  <w:tc>
          <w:tcPr>
            <w:tcW w:w="1080" w:type="dxa"/>
            <w:noWrap/>
            <w:hideMark/>
          </w:tcPr>
          <w:p w14:paraId="3D3855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2.7 </w:t>
            </w:r>
          </w:p>
        </w:tc>
        <w:tc>
          <w:tcPr>
            <w:tcW w:w="1080" w:type="dxa"/>
            <w:noWrap/>
            <w:hideMark/>
          </w:tcPr>
          <w:p w14:paraId="3522D7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2.4 </w:t>
            </w:r>
          </w:p>
        </w:tc>
      </w:tr>
      <w:tr w:rsidR="00C64E88" w:rsidRPr="00C64E88" w14:paraId="4F751A6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DB108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BAE4C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C9C1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11BF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6E282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ABD94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25F8B8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51CC85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E3363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48E35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E9E89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313D9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B9D63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FFA05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5AE6C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</w:tr>
      <w:tr w:rsidR="00C64E88" w:rsidRPr="00C64E88" w14:paraId="168B8F4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A8395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05036C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5EFB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9E421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FF6E1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D3612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0E7406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143B2E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720F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BC3C9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08FF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12EDC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DE0A2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DBDCD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574A2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002832A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3044A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6B909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B61D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8A2F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4FE7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06876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529988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67181D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33486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113B3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BE53E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4ACBF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24324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4DDE5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FBF12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18BABA7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12B9A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0D570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3ADC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830D8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4E9BA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5A6D8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6CBBCF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C022A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A3818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4FEC8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D6F9D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E0913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D4140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B5734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B85D7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00FA197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E8FD5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F0E9A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3C6E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628F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1782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7FCF8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1ECB60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7B3749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30858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299D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1962F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9A4B1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E4887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F8C1B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D012B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2961FC6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5B084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FE5CB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DBB1D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E5B75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5C3BE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415E3F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57A63E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1FBAF2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E7B1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08ADF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AAB02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D9A9C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F7592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C874B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D7700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F0FE70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F1D22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BD010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81C3E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E9387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CD389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A5C9E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2E2FFB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01D61F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E9343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944A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DE7CC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09EFB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E3401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C22BC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B93C5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071176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01FDC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5DE1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99432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56D7F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C00F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7715D4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1B8A82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2BC633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B466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CBE41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EC32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5524A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0F38B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A28F1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FD599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50A9FC0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D9ADD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9407F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7A5A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DFB8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BA914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091B0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1036D9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2352E5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3118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C97CA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47D8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D370B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3B037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A3E0B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94E01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7B8739D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436B8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24033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F164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E9B64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5B83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3DEE0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1862C3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1FEC69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A484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7208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AAD5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AD32A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21B1C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52973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238E3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5BF7314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DC299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9491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9F48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4AFFE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EB5F4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156B5C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52D17B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98749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235D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BD38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72B18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B660A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4A771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6C05A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C524A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32C85EB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52B05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E7938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B6F87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B1FA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D2E6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3E14F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35C072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330797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3B54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02566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DA18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AEE15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AB7BA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58A09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B96C9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24B32EC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BE76B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80F1F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2E27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09DDB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F777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AB81A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03DB4A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0EB3B4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1E8B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1E134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7B75F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0DA8C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B54AA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A1864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4D4D9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557C520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916B5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73074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FB02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98D6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7A3F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66DB5A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0837E8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63E726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5CFC3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E976E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2650B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97A5B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62366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72BE3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9B5FB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75C7EE8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D63BC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632DD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58EA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6331D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F1FA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B1AFD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456DF9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271943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3D6A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2C3E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66DE5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11D05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155FF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B3239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0E3FF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797919D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21641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D9D0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123F5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B87E5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77639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D8A0B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23D784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1DF9C6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2354D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E7F9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B5133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53E65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5D026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D505F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F72FD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C156CC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5E281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D800E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4ACA9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EF3E1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0B85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1E0306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751082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156686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3541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21F2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07078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5D879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CB2EE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77532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62C49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317E3E8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CFB63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2F1C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6A69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5142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A7D9F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05510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0A57D2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663041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4970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05E2F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854C3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6CE3B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0BF23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FC870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79671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B41E79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33278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57A2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70006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FC6B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A240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7A0F6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352D92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04BC0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5127D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15E96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4B2DD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CF15C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2728C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F84BD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25393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5E1B384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A5E2E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380E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37E07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4F8F3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A820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560383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5FD025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4F3DFF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77D5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4100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0C076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28917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0644E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33690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F62D8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2B4A052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54AAA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6C64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55E90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7DDF1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981C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E8CDB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0CC76B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96D3D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ED846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A1FC4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C4AF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795CC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8D086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2CC93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D32A7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66DE320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1B56A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B0C6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C320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FBD3B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AABF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69276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3BD58F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F40C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904B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DA8FA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698D2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FD3D5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CBD14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CD5B5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DA891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6A8EAEA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531C6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19351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9917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B3A54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D8BF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414780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6F1C57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2D66E9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0E62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DC78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F0426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D3FBB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10582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B7B0C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AA86D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29B0B23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ECF69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18DB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9EBF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272D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D03F1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4B565A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4ADAEE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4BF093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76252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04A3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059C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D4136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9E055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E41BE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B2F89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3E7B5CC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AB1C5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0F800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532DD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B5EEE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4005A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CAA40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2A86B5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0CDA97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FA41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3A47B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81A11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B15E3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1D3F7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BD324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E333B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2A24EEB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DA3F1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7D2A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DD2CC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AEB11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FBC8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64353C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6969C4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19953E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D9A66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62D1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51A20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66227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E9960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D06E0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BD089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562BAFD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5E6A5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C77EE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F745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434C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DD80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68933F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740207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0CF846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BAED5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D5329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A60FD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5EC94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0131A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7EDC7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80FEE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5009980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5061D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69B3A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0D9B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0F59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4F399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0057B9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407DE5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38E0D9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4F34F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54CAF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A06DA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3EA66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26725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A0567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C58A6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E7020B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B1A70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05519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CB46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5121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378E8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1077F9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65A6D7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4C99CA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2FA01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C2751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B70AA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C4D8C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61960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691F7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8E2C3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3AADCE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EA4BA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00A57A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59B2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72E54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76E42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6BFAC3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0E19C8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0E337D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853C8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141D5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AAD7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6132E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8F513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CFCE5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CFBD1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693284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CE9C3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0FB5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A335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85402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FA03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37735B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5F892C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2C7D8B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760C5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92CC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C8C7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9925F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F709B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E10FB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C8E9F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016C38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67DB1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F0481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AE3CC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3058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9B0A0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081BA3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276516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6C277B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1BD9C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235D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1C870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185DC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75D71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6E2FD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D1169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306502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45740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26455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E3B1A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7CC8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A24D7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226D27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509691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457F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43344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DDFC9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4681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4E6A4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F38D5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2568D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D8E31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23D21EC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43CF7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E356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79A4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AA860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88F8E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2654DD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20BE6F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44CADB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55499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98A99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51CC0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5B1AD2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F0769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A5ACB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83AD3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</w:tr>
      <w:tr w:rsidR="00C64E88" w:rsidRPr="00C64E88" w14:paraId="533F6C7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EF3F4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FE6EA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D202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BD1F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165D9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6B5ECD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2EF2F7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3A0E62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EADF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1868A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8513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9455C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4EF53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C6894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3071F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0B3BC87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33138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55FD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E584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B2624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15F31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0BF34C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0FD77C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58DE23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CFCDB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B7D7C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1EA4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A9C86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1D9FF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333AF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0E564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</w:tr>
      <w:tr w:rsidR="00C64E88" w:rsidRPr="00C64E88" w14:paraId="7B3C744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F859E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0DFE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E9EF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4A77A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0C80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62A760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A2F55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14F16C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CED43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53AB9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8EE6B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D93C7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95AD9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D5960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8E16D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6F07EDE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946C3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AC521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9DE0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EA82D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4F7D9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135D51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7E0B09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0874F0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937E2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FF1B5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6C666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45366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E8356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FAA1A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BB4B8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7266EBA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E3E87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FE863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14F22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DE8A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B795F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4A615F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149AE8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15CB00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D112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B09C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46C17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1D8B4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1A222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4217E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3FF40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5A57576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16BD3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8EF1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C820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69382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3FC84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79813D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6E25A6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357136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34D0F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E68E4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90717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02217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6E154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D6FA8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F9ECE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3EE6ED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3BFFA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6F35D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5320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D0127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062B8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64FCC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E5C70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4B4ED4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45DD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5482C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CCE5D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3EB26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F3213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F3495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F4778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188B98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D1E81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6D07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D1DF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7348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EBBF1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7B2CBB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7E1B5A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7A73BF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92D5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D040D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8C36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1036D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B8D29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16C0E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9648D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5F00D48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541A4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24FC2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8DC4F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6EB15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39EB7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AE303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321052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3738AA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0103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5E4F7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BEFFF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134D8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36D0F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9F6A1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5A6E7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6CEA17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DE593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672D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042BC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4230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53C45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74390F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C0CC4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20CDFB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3987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F02BE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76484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62A2E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B4AA1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9324A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97133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3BEC10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014DC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B5EA9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99693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92C0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8FBEC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13BBAD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220C9D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07E5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00C2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312C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87743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2750B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F4AD1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445FC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BF151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71D8482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7FF0B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E5884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EDC5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B19C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CF7A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AA8EE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0DDD88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06C6F3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7810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E171B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7535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68445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B7590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83180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E16F5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02A3DDF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15486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2B181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EAEEA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75FEF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663C1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BFBD4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3722AC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483539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CEA0C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FECE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F495A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C14E4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88694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E0EB1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4B8DA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1FDE673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387D2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AFF7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B2A9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0FC6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5183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C2F54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5EBEA6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52F667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E399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38F42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9F644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7B63C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53FB4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80C4E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B1CED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15484CE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22A95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6BDE3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C88A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16ACC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93F9B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82F25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13CE75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728059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0E8BF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C1104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3E229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65BFD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224C5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7B93D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880EE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13F19BB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1BB0A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879B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0632B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79AB4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5187D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796C9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2EB902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0AAA8E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C16C6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0D986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409BC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4966E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A16B0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39114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FC5D7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21C31C7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6EE93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AB78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4713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D4BD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796C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2C49D1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26EE7A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25EA7E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00738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00D8C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2D642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0C818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76B33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6A0D2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2A868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B436C0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527E6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C6BF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1A58B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6D8D2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706D5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C29A6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14D7F4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3BDE91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7D3A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33ABD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9173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9F903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10C51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0AB5F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984EB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14CCE7D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494CD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B8BF4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3908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E0C8F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2E291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48F40C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55A29E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5AB5CF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BF43E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420FA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024A6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90218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08454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FB183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81691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1A264E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3E79B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450F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8111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58A29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06257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7B2DF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424A2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6C82EC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5B974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6C3A4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A9951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6C6A5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DC53A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26E0C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2EF4E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040075F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E05CF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01DC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6823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307D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4D6D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5868FB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4E8338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1B0948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E3A95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7E60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4D8F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18E9A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6DD01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79815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0756D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28A32BD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0BA00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B63A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FDE4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63846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E949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BA8FD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5D11A2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089FEF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ABFC7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5F95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002AD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1B460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FEAA7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836EB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DEA17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A669A3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6D4CE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CFAAC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C3E5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14D0A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3AA3F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2541E5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C031C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E64DE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EBE7A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C74CF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842C8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507EC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BF980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DC4A8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C7332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ECE3CB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D3738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7A76BE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81C1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4DA7A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C901D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FCB58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2716FC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7DFF3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57F6F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4E020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55DB0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64124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C14F6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B40D8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1C71D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45D6447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8FB7D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31C25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9D879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C355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BC83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FBA8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236F40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E0788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0B02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5EE3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428C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E156D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71502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6C121B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DA674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0A44555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80E92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2154F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9A6F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DACC0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7528B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B2F0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1FC626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0FCB90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6A5B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E56F5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1D1E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D388C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D6623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260D2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78812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36A1A30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A8B0B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583F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8BFA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0433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3265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85B72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774082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00D1D1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C5481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0ED67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A00D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D3CB0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C49C2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4C523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9E80F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50FE6B8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1F7E0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D7C52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7B2B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326A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63638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92E87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490EA1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5157FA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2E48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59AF6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4FAAF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039ED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96A91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864FE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58F2E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26A07BF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B6FFB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205AA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E5B6C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6242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ACCA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7DC52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6A4508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75621F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05BCD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CF0E0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E8CB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0C0C3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E2BF7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7BD69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8880E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09976BA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5C0B9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9A41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C0E4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FF9C3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BDE48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9A12A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06E77D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9D43E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6356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3FCAD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AA22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D036F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7E795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A54BC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FCC3E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657A1C5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108F5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FCA8C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6B62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A627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3E38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0A28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11B5BC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03FF9C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0136D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459D7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A748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D99FA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733DE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BEE4F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06107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47DC8B7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89DF8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F4562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3D933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E9529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B75E4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D585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5E6C5A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7DE23B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B0E05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01A7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E94CF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DE35A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6100F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13A81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C7BE3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683C88F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2DE80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CFBA5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07DC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1903C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776D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1B20E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76D922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030BDC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91F15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95F6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C2281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2DD92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94317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DF2F0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C118C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665848A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55F89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D262E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D94D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840E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3C7F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BFAB5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1C1050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8F6AA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9EEEE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E4887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7763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223AE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DF4D9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54693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F8618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C27DB9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3E753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88CC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21EE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BC99D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A338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0AF2D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4B81C8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4CF768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A6F93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7EED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17AEC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3C9FC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6DD49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26BFC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3B043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473E8B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01FD7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0A379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A7CAE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C4184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91BF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6890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287501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2BD63D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5014D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DFDB1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8A06A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D0F81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6D7B8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CCDF7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496B3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42DD5D9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DB2A3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93426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0C516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3EAE7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5C10F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8997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1B7B6A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9F86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AEC55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7A47C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C4186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8C6C9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D2F94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56097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598D2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3A81B9D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15C61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01E81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59FB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1D3F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D158C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3EAB06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4217BA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367BE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05BE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70C7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A91B7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3322D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6FF3B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8A721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EC519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147356B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DC39E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A8AC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E5DE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EA73B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A7C5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F5E8D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79661A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D1ED4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D115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21CD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DC5FA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F185C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4A2CA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43831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ABDF5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0771E35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7D2EA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875E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42D5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C0C76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52E34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89E34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686167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BCE65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0607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A52B4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F557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C1A4A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7AC89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1157D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08207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C64E88" w:rsidRPr="00C64E88" w14:paraId="4A93C65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72A87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596B5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1BC4F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41CC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74DE6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229333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043515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3953D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6016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45817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283F5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B754A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DBE1A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1102E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4E0AE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6347144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22C96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39879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830B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D5623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9AEA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E2C27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2EE422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11E9C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E5DFF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72EE5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D297D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BBF56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676EF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BDC87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63751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45EB3FC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8E1BB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6D420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2FA32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7352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2260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3EA73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044F43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6FE249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2BE2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9A267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639C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686D5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DC061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87BB7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D4E74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0C542B6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CFB0A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5D307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E2B4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34A5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5B3FB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34B92F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F63B7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6F726F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3D8B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81500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8B0DE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45789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D3124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1454F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B133E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470DD0B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410D9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587B0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7CA7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62249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C6AF6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1E83BE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F32E9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1F3723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4DB5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D2BE6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8271E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FD3AB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66742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25F38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9F856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0268F22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80BC4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7F72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45F0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32B6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48B17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70604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CEE32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1903B2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E2FF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75D9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C2E48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6B17B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1E371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D8F7F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51D5C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0406505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F1E48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D75A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ACA5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943EE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1FF4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5AF169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7A5B7F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232591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3413B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A030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474FA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6B265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4EA45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A880B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02484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375D9D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144B3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B0DC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F544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64ACB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7EA1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1B0310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5F91C4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761932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FBDE3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2BB11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DA8CC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FBF47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81A91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E5AC9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BF28F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CBE17F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B33B7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A20BB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B3C2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2E03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3448C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37DAC2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5E6893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6CE590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EC57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EDD00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5DBA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9CFA5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E1524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C2F36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A4ED1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5683B21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3A9E3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7793E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15C8C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73C2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07F4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63306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2E9344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62A7A6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A8AA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5AC15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5B2F9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E20B9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877C1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54274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16C65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0645D9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5533B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204F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3A966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4CDB1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21EC7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51D291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161EF2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C452E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04BF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3296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9D1A9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B4EFD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056CD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D0D0F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90F05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0C90D0F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56694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0B5C43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D9E09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2D624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3044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2BF0D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266D2F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45BC03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8D662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39392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F72F4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82DBB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D7FB1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6D634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2A485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050B231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AAE33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7ED56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2320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9696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10B8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989A1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5FFB53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7B425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5097B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7E446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B8200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5640C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A4779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30296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54A78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5B04E56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74E89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AFC7F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A435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D99C6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F719D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4BDFA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67450C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F0D54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D778C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E58E8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3CA1B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B8818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F1241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A6B20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ABACA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2F9C39B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5E0D8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E97E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A0E2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4170A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EA74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77644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F1BE8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CB086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B21BB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22BD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7DDB9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01C22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2750D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F82B0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3CB0C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6C5458C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75E9C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3ADCD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BCFE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67684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BB6EF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412C1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4E8630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F5D7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E4AB2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A43F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223EE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7716F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5CB78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9E3DE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5ECE6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57E49BF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ADEA9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B2034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D8C01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1F79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572F7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69B5F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1A035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A238B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0A9D8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D52E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36792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2768D9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C6835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4CC0D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34136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45099AD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83FBD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056AE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6C53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CDDD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C8A7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EBD1C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08079D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735D3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6F9AB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3430F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B2E5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01FBA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C396A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1B728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A9BC6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4E15D4A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C870E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4B60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B5DA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D91B1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946DE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EE1BE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56830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922E4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AA50F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95F6E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175C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4560C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43600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6C1A5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DEAA7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30227BB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68B54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241A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60F73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D83B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7642B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8E215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0468CF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3DFB6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8627F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D423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6516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F1BB4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4DF50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62B6F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B61C0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</w:tr>
      <w:tr w:rsidR="00C64E88" w:rsidRPr="00C64E88" w14:paraId="5597962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5EFE7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93EE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1F9D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F83C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A2BF4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3466A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2F7971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0F8DF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B4B4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895E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9F119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166B8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CAF14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3AE72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67A1C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344687A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36946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8C30D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DF134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663D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24B5C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503752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755556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65E95E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DF9E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1C6E8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6D9E0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F8B9D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A1C06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039DD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6EA44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5819CC8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0CFF8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7A3B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52F9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33BCC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2F41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7E373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6BD592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7B59EA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37BF9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1BDD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5FF06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3A413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89296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AA4AC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A79A7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5DC98AB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0C84A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EDF33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3C93E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A7FE5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8EDD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ED090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423A23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4B62F1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DD31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9BD8D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7EEC5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E20AC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6874D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FC433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4F45E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57FE701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7DC69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C727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4798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9F8D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F7A1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570B21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61193A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1FE821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5D8D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F8F4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BC7D4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C2EEB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F1B69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99EF9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2C844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3DC675C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71F0F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DAC31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1E3E7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43F9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D813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560A4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07866D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4B2C07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33638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22235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55C26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B2C81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55E3B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B1083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39031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6096AD1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1A11B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C9882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C766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C437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7A151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2C737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2FA0B2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42EBCC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B1848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A87B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9A6E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6876C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46897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B8815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EB995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48A4371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F7B48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9004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023F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5CA4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1E83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69C6C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69FB92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732CC8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1852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1366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B4F09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22949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4F888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D930F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DC0CD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2AB95F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EE182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C4D0E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3EEA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BA0A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31CF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4EF94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2617BE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77EE98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750DE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749A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85A33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77377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3AAE5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E3D8B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A1640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3713A2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BA4FF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F7D6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5ED3F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AF97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632F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8154B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40147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501578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CDBA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98036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6AE0B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DF03D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47DDE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BD234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A3522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24BF1E6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9D129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83063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35DFC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A8D2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943B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BCCC2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19421D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187579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C123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58CB5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21657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E39C5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94FE6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94727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9C925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675996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2FD29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52C4C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F8023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1E713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E0FE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A8902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151EAA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546D4A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FCFCB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1B7D2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1F87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89C13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69F55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9B198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D2BDA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04F5048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889EC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4FBC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F90C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473B5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609B1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6CF21B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1F17EB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73A060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AA8E3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C20F1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6D0F0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8966F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E51AA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E1329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02E22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3DEE3CF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6BB02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51AE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BA1F0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81F4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A96D9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81CC0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22190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B046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17B4C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23BD2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C08D6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A26E6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16E21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8FF3A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27998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937690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7A64F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24EB8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116EB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7687D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9775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37CD7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476A0E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AB5B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EE94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D067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F1C95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69A15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02A5E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46E72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C183F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4A8B87E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DC612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2C779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995A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35ED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D34E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B71DC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A1343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200F68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A1A42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82A9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BACFE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6AD13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8D3DC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2CDFA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30C50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6AADD8C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5EA41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D7F5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E951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2DB0D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8F80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43F19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3C935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592884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7A68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D008A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8C939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A9D9C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B7E6E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C6F73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AB346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233D8C3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A61A6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F4516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87D98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540C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800C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F7148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1809FD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243B8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B01C7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41D5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EAC0B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93F1A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4F9F1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3C527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D7F2F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1BC33DF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B383F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D669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87EC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48C15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1ED5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2FB41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C0043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1190C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F545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749A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86818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C6F1C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D9EED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51894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AF388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775D4A8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C2DE3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777BE3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D1E5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D5202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2E65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4FB24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31AA64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0CFCD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1C07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46F3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A07ED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D1E5A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0782D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D7B22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7EF03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29E1A1A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100FC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DE0C4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D6BA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AE36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7D5C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45AAA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155292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BD0E8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70D2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B4912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D449A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BE682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52935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9088A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7C05D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5801553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00249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2C3B2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A748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A6D3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1610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C8C1D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76550D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7E532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ED438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9059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2B399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F0A88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2156B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AC6FD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F00AD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18EC3B7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62E26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3904C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D71E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B3AF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55D9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48032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35240C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2F8EB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7AB4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86485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4F61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7636D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C5DB2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19B5E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07D7B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3CA9EB0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9B1A8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F9D34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06DE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90A4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6F3D6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38280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107A5F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1BE33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B875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76E4D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8FF9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769E3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43DD9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3CD98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170BA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5F1244D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DA97D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33EB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4EB24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F608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8B977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E33D2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2527D2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3B9F9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0AE46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8E339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022C4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0DB9D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4478B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7AF7E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29953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211BEB1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AE914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ABE85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10AF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D3962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D7BEF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69059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4AC5EE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2650C4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37EA5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9969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474E3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348AC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606B0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9B4F1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DA4AA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403B834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715D6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C63E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58E9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14F3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BBF6A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96703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5FF0D2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34D792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D1573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EA13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0F744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8FA03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A655D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DCD72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DAE3B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3E53587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628D7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7E6AB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5D0B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78DB2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20832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F8454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2A87E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74FB3A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5017A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4BFAD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7A98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234F9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55F7C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B36E9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4A3E3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7E186CE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E7490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8CF30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81E0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49BCC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7FF86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0D259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0D1BA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68D9CC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69281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D7C32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9EB5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39979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1DEDF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E4388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FC971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17FEB56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A169D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0ADD1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412E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A969C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F0517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16ED8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473CB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695CD2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915AF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001AC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B4897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AE6CD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3544C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407A4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44C8E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51FC57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1829A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A765E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A0CD1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8DD05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353C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F4BCF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7A6FB2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2A1A20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5BE2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0A32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14926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E5890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6BD3D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4E76A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CE701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1B51246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EE6F7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DBEC0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FD46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47DF2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C82B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04B43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325A01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4207E3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3AA6E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C6E7B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5930A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5171C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29E3B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B5337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27987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2EFD4F3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2ED6B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92F40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4D437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C55BE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0741F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1EDCE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5B1B10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384E5D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16302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65C0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A624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0C1E1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8E7C4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E7B7D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279A0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0115063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6D4B1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8ACF7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EA170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69AD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B2CDE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36BDD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2C2E82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0F58FB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3B700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E9FE1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687A5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CF44D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358DA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2CB1E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5600E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419338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E9D52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6D8B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8BEC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7F8BB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4075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FF428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24BA91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246D98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6FD4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48D2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0B9C3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19C16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C1095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341CC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E5593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0FAEC62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5DABD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3B6E4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58BF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9B037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83CE9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3D6D6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43EBED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CFF8D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DB45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102D9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56F8B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33F11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58AE0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BDB15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EDF82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7974B1E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EF534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FDB3E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0700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CA6FC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2A1F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405FD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54ED79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560AB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8A4D6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6B9F1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61D5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253A4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DDCFD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1FBEB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88A37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4256B82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CDB1B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CAE89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ED273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AA1CB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18FB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578CE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69363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F6EE2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E31F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339B1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6D96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23ADA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6CDA3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A0F35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472C7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C64E88" w:rsidRPr="00C64E88" w14:paraId="06AF7B5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3E3EF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A6371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40308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36A5F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2F10A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42FCD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8E2B3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C0A0A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842C4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46B96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8834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A64D1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8D573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FBD7E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3B15F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2E3DB66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51B5A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57631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495D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39961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31A8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21E11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568142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7E85C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83B9B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1BED9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1AF11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44C02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2FF44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5ED97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6D7C2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0A88703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08AB9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4ECCD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B890F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42FB8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CC04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EC3A2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723F56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2EF32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7242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378AF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7E05F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5C1C8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6434E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F33E9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5961A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0C80F97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F461D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FE521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3543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764A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71385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04E4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DBE1C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15352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4950C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505D9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C84B3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9DCA9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15181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ED75B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6EE3C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7D97925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AEEEA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A51B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2313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BA014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2D0C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64A96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680F7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C993F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1359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75267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F67CE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C69BA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F36BE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2301D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AF96B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636496F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AD5F4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D05B4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EEB3F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EC8A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A9C0E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D8DC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7D8FA9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B5A60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547BF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C9A9D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2A465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7D73A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6EF91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FA1D2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E1840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12F0775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50117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6003C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211D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7AB3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D39CC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D68FD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FE39D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A29E7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923A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EDBE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A481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8FBD5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029B8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B970F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D2F84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254F15E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E1F2F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696F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0F519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E6B1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3D09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9057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A7194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25A5A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583B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6E925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96154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60337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479CB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F8CF0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D0008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1C366BE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60851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838F9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CC67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8BA01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E7A2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4E3F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63D8BC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CC5D5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C8A07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479A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40C4A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68B53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A0776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B6B61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1887D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518284D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ED761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57CFD5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3417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87CCF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73C5B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1A0D5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6230D6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69982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A420C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E2C0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01236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5CD13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767F0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9920E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3341E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334643E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72F07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23A84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9EBBD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DD5D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4C9A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C79D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73F47C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54F5C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08B06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07A14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804F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3734E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98A1F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2F13D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BCD6F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396A71E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9A856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A03B0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8B61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02494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560B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07A0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559FB0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A46F3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ED54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1D761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EC132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4BBDA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5B3A3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78DAD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13495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5173ACF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39FD1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53BCD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3D6C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789E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37013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D9CB2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F6DAE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DBA89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2D71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67C9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993F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C3674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01FAF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AAB65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C5204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77D41E4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DBE51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93910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D3088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9F01F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FC70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E6E85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0101C6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3C2021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BE96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5B046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831A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E92FA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7AB12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8E76A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0E40D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4AFCFA1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F9A83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5A459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01FB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07BC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E37B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F7C6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475E6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7A25CB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FECD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1788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9D2C1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54FE2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49EDB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D5B20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C051B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09589E5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613BA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DDDC8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05FC6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54A78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50E79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4A07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E0B1C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7B5F1C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ACEBE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7885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A71A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FBF02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DC558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6EB45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AC4C2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404F02B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7BE6E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B365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03E38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DFF2B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136F2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40C90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010B11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20BDAD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C89A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5E1D2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35706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CAE03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AD980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51719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23898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05CBF58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22787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198AB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8EB0A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0C27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95675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D4BD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706D18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2443F9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C342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3E590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8EFFC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9C534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D84C0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8D8DA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23B3E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4004DE9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C97C9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0B1B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27FF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925D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2448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D02F7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5EAEB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4059FC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47C4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3C88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85E8D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E54E2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9782D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28204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0E1C3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08B9280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5DCB7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683A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A3CD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03B6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6B13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6DE5A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5B51B9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6946CA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E1EF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5C04C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4935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C8F93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B2454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BD699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2CC0A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35D4AD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24271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A16D7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52FD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C7E1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22A39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8EE2E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348986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1AF77D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3A70E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ADE1B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5D621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2C12F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84907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4A973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3AEC8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9C86D4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D0BD6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3B08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5CD74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5E8AB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0BE6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A4CE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1E84AF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633AFC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905ED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36528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ACCC9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D6375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BAB31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18E82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31E3A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0A8D63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914C6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D1420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83528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A6CA4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4E478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BFDC0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70DE39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18419C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82A00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5786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EBE06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B14BF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6167C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7C030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31DFE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444C524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82E3E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1987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B6E92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E8FB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F782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5FBE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590F36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37B87B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B64C9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48CCA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51A2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EC23F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D0965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C987A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0A1A5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4D587A2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EFC33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45E0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C67E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EC75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6E77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F41C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DE7AD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BEF32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26C15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72F8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0C6DA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7BE08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053A2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384D3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9AB57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6D53962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6533B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2552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D381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910A6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C875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B5332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61BA29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3DCD11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F2098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08BD2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0B98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AD763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401E3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771D2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4B5CB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C64E88" w:rsidRPr="00C64E88" w14:paraId="5C77E64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AB4E6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8EE74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EB04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142C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5F618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D23C7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2096FF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5BD9A4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7B05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58BBB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CB370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AF71A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4CE14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0F1B3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3764D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123D8DD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EC964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28B7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1AB4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97C1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F06D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5AA06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36D521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2979AC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BE850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A53F9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29400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2D849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E95A8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E6D35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EA385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35C1FAF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E77A4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EF0DC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57C4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0B74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8E09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D12A3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1F09B2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215E1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C70AC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A2E5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4891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00065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A5059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77CCC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9B3E7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7D23818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DC5C2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6CA44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BBAA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907D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1953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2B3AC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31EE0C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45924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E105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5AA19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99272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22F75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1C83C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9D634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997BC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64E20C9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62DD8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DDAE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E7D30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3B7DF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0032E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52BAA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73665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CF1FE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AB401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6B87E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EC7F7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875DB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C6AF3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E1D05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A60F6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4BD35A6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F0942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159BB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75D8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5F5AD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D0330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2E630C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28DE4E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388F5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83B8B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F55E7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DA7A9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42CF8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C415A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23358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6D531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7377EDC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63F31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16560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3049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8842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71C6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1D341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109192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B9E9D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0852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D6418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4039B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96604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9B6C2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34D25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1B262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2B626D5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AEAFD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14DF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FD0FE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FB81D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4115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CD3A2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1E0EAF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47DB2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53718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DAAFB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7EBD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04747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99EBA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9626F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060C4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6F71E3A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A0A25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23E6F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05A84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93D2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0F3CB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63C4EB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147992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FB2C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CF7D6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ADD27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143BF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F089D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8864E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36D88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C0D90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61F6AEF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F383B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4A3E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5119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44D19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DCD0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E4487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360080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C5D49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1C74C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5D7B5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F4E09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FD0C1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69F51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91451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B986F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334CCA9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FA401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D35F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FE2B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DAC0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4246C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46B91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DB23B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9A523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4B7F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73D3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C7E82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C51D1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9D91C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918B4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3D025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47323C9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4060C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17189E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741F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FE4B1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6AAB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E5284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3EB227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3AD9C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53B0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3AC40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23E94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5E4E2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8D7F9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08141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9AB2E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1AA6DE2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D4A3D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42436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3E33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575F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E551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3768F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26681B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2F73A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7D1E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7FDCA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49A8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AE192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AC086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701A8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5ACA0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605C14E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EA50B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C2B9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6375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3A4E5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80260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E2C1B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4D14E3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565EC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2344F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BCE7E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BD289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6FC88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11C2E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11E99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E0351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5EB5D6A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79BBF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FB93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A5D5F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3473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6517E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2F7A87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0ABC14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6C755B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5739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64D6F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3C6FB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3A519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FD844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6CA51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AB00B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1CA9EF6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0F7FA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4BAE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68B4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E183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B788F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5B28D4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48717F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453709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B6161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1F2BC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82948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2DFE3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21719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B2B0C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D87C5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BBEB6E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E50F0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23186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0429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7C11E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B950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6E5A00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0DD47D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2BDFE5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6DA0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3A313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24064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B5026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CF259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868B8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48DB7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69A37D7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E7BAE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D8FA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1C9E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8F72A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D2DB9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E3B88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5CDDBA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415036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3B2B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F9D3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8418E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6015D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D5EDF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BAC7A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2D17C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B53F65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01230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C859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50D14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D939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7F3D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D78E0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613B43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39884D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15B4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4B7D5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B8A2F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F403D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E7B3F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94C97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A6E7A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30D4720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F1D1C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ADA3D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17FC8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E4A9A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032D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8085F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44210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257902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E5A9F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5B4A5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E4697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52A30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E99CE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D8404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C9FFD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193491F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12835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E8B66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E5D8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9CD8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2CCE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DF141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4B5B19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00E941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8986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064B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9CCC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055D9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87D8F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3FE99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94AE4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8C3EB8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0CFF8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89F0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D29E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60AA6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91E1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47921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5F944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76B5C9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112D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90D05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38EC3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6F038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8B2CA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E1637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55A00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381719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F2F3E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9012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125C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73DF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5FE5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10171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5F59E0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15F529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94E26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63722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C23B2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08E88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70871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A012C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A1A71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1C68C81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7EEFD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6FB8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0947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A185B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6934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60635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74F5A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A5C44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0B988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8C0ED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C7150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21B22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616E4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756D0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87CF2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8D3737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AD123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3F42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F08B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C2A5F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A1AF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5E0ED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2110F9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23402C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08EF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C75C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8347C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0A1F0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F9F74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3354F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F4157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2755C11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301D4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84CBE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33E60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149A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6E53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391D5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3CB7D3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732AA3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D7E6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A4EF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08BE9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277DD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B7F32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9B88E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836BF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63A215A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FDE75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43DC6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0F4CE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995E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C9E6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4A366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BAC56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7814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2BB34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2CDB9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95445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0EF43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5EAD5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D117D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30436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558A4E1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C26AB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93C7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5210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95EE9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941D1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CFE3F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10C6F4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3B9FA8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700A4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BCE8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3C3A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1A39A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C6AD4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29784D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74DFA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3E23D69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5E200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A3FC0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CF03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2D401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4707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2095B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1BF532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89093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D6FA1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E9D26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CBAE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9E302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4E58C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5443E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362B81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54A0DA5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FECE8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8E27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9662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A5E41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CFBA5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D051B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57EA1D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4B7D88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9E24A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94A9B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E4460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02858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6CFA5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71BC6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F90E4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</w:tr>
      <w:tr w:rsidR="00C64E88" w:rsidRPr="00C64E88" w14:paraId="124E79B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9E54F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D2B23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0688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4B0D4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C885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DA757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07C218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C23B3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0BC54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0025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B05C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CD081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5F8B1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70C9FB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FC1A1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45F9B7A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7A0A4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8C5F5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6957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D46BF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E3BAF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2D999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0F1F5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4D59A8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3ABE9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2AAB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0A9D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F3E2C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F2D16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FC772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18E2A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03477A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8070F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E8CA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B255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678E0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64D59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06895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6746B7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F0807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21E3D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D2ED3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87B88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6369C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80D84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9AE68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2F65C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4ADC896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7DFA4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C12E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33E7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4A48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D32D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D8D31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7CC11B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174045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7C600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03F7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D4582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EA8A5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6F330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AA2D9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46E69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02A1158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990F2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8C4C0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2AE2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533D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741A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83346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0226E4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90948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210A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AC4C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70D60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74D19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3DCF6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EF025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DE483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80BFC4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8C3D5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BF0D9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1D6EB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D1A97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41F1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CCF16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FA033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FE681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8FE92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94CC2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0CB74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8315B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88DC3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197FA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E6EB4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451976D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EDB26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85B72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3767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38BC8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85F6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524424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1B26FE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1F5CC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DB500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3D2FA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FCFE5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5B350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B3503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BDF5F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35453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4B05F00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CF031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ACB1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D11F9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A6F8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18687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11A59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5AF511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69CF7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EDB04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33C45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A549B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ADA78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A4484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1AA33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981FE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AA62C5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DD5C9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D8F04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2B59A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FAEA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3F9CD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15D05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8A054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9DFB3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089A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30D6D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52ECA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F14B1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7EBB7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8E6B9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65C36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B7E8CE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4010E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778BBF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3DA7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51AC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4DFA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D947E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04BC4A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693FC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65465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D84C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B067A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28D1B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A6502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01ACB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F0DB2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1426BF3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0EFDA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CAD7B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7158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5F17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C0EBF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CE467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51641D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8BB5D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F939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2210F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5EFC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C0997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70B19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FE453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55A4C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19DC7C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D8364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4B9E8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B12FA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217A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66B8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4CB90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507048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7EA63B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A4AC1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EED4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56D1D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603A8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57349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2DAC4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DB707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231CB0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D066A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A2B9E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5DDC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DD77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2FA4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ED8AD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698838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9DDD4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3E75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D3CA3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A57A9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003FB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3CC7B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6B0CF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80991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5827C1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B45E5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384BD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660D8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6CBF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F1C4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501502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510F42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51711E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BAB3F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3BC9E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6188E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72F13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3F8D4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BED88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29BFE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03F9AA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9DE34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9C5E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5ED15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358A0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FFAB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062EC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E0A2C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2757E5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20E78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22D0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29ACC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7A575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19D09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07616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D3909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6EE9440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31CB7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FB405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4C12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96F7E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55DED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F63B3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EDF7F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1F1909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E9DE5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752A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BDB2B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23149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7D571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26593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DDDBE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DB2127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5E45F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341E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94AD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1E0CF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8755A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90E92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2F2495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297EB3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CADD4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3CC0F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67F87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5878D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C4A06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EF510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A98A9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015E0D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37A1C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E9864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6401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A246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6593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1D758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1D666F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DDA3C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45FD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0171B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174C7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81F82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BE1A8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AF818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AC4EF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693885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25E44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57FAA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BBDD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2A2D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1534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48082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12449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5835DF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5C9EF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EE3DE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6E8F5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22346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E470F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739BA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CA950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FBC2F8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4E25A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AB40C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45AD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41E6D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5706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BA3CA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05A925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450D64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C9A2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65A4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56CFA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0DCF5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7C19B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98A16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19F1A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7C6612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17724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2C7FA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D2F3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3D4E5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97ACA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6C7B3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64980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3CDF6E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8CBA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BD947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A68F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5D62D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4A28E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B438F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9D627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43D68A9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089D5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2D19D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91EC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2A5B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70884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CBFAD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705E0D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63457C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BD43E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86B6C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C3538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0D60D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EE312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8385B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51E3B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18CD8E3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8906A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73F47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B95B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E6C6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62D8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92943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5F08ED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747A9E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2651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C0ACE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9BD7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6AACE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1B4FD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77A61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CEF70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41D6019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0D6CA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B2537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CFE1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0233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7677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1C7A6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23563C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3E6AE8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7198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E6D2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836C8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8AC5C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75C9E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749DE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7E832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F86B1E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A0877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1CCA6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3131F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9BE1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216E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FA742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EC000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6EF60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5147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30C0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64E63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83DA6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03ACC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ABAF6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18467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9FB18B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D6468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0117D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FF2B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D4188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62F0A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5B843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8F974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4E5E3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4AED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F731D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3BAA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201FB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11D5D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E8FE7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51A74B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3C0279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0F026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80F7B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5018C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768C0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BD10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828E3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139FFB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B8817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F035D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F3992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C528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CBBBA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8F4AB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D7673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44770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7152F6C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DBBBD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65147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1FFD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48B1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C3FE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60174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50F149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3A633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05E7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F8406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027D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58B50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C8BA4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428D9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E2660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6FEF45E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6D256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5267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6BED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93DD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9D36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23525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BFE03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6AD02A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026A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B871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0D590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1C0FD9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27118F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67C4F0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095729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0D15787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95997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D1972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4EED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2F6E9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65E6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1429F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33EBFB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F233A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89DB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C085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8D452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46441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52D28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406AAB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74BAC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2D194A2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BBB81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3618A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009DC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569BC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480EE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15790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75A51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EEEC2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8BAEB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5DFEE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ADF1E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CAB54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3E457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A010E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5962B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ACB6EF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E3DA4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DE0DF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EEAB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D40B7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6D80A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9136C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7940EE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B1BC6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3974D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828A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10319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EEF9B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93CFE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407F1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FC81B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C64E88" w:rsidRPr="00C64E88" w14:paraId="5DCAEFD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96C39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E1A3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5831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70AC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8969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BA12D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716393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42372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EF487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F5D2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292DB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6EF0E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BFF19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47D79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CBC45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A4A8F1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D6009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84E2A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D42B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A766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015A4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95D89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4769E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5B869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B0A9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6A25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51DDB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58D63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C3604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F4EA0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67B11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953023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96158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9A6C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D48F0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23131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44F68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56B9B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3C3D58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881EC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58F4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EB84F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C19A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14E53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4DA41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41205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25CB3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5D7FF2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089DB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A8CD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CE03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36CC2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7616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353E0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53CA08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8BC12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2187B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04AC7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FD9D2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275A5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65347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3E418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08D3F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E47877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A64CE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8432E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5B14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53606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493C1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37BA0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8BF09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3D55B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B1EF1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1259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059A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61298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27DCB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EF934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964E2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6BC2D9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924A3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5D993D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DA30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F79B0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A6DB5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DCDFC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25084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60AF0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CA6D1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B836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4101A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8DA60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CBA38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F1117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DCE19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9A0C9E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C2D93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B7714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5C73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FD3BF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66F3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D91EF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729FCE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7CAEC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D8E0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2A73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4A4D5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2AC8E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0D310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C3A13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B013D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47537A1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86FDA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2A94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7D1C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B158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AA103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E05CE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FDDEB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FA8E0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CAE66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9AB02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084C5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09C84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F9AA6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AEDC6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EEAF8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405541E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87F8B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01616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A5D43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6F20F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F584E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9D7F3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C97BC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42BBB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CCA25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21025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07333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E96B7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6FD64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1F818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5C5CC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4BFBDCD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1CD0A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2872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4D07F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DA9A3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046D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4F85C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77066B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4C486D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1B041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1D831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0236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60442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C726A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C70BC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BF9DF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CA163E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853F1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77613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CE6B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4FA20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CC64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E2DF5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41D5C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15659C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63409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56F37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6BB88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3674A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C9A75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C9EFB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A2EB3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580EA9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6830B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C4EEC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AC9FF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24BAC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22F6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446B8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822D2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7B021E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6240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3573A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6F3F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AF2FE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72974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C6EEB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64378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28C49F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DB371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80A98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7730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C9E47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1E56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9F115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00DE2E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669FDE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E28C6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4579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D5FFA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60BB9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ADFEF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BF6DB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8557C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4BDF4B2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AFF45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0FA5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94CFA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3CED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7C69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CD906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7CCDDB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0073A5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AB54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DF2F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F3F7F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213E5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0574A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FC52D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A5F7A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3B0822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0529D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C7B1B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CAB4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8B6F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3C34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0B22E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0EBA45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1B161B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16BD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568CE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0C5C4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E1D07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AA853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68661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C5569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56237E7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57D92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D5A75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60D7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838DE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B18F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EE422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610C3D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2DB354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3AA61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602C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A992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27021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2D247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81A7B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B0DA9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2AAE36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AB6FF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77CF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732D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1A357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4DFD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50EC1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321D24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231A2E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7511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36C5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C313B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7C7E3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A6E8E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E4D1E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F9FDB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964033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0E255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5F92D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5F36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6B66C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5FD5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A803F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150D72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FF2D8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5D6E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52D7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619F6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D01CF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978CB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A2C73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65C2E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A46E11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CDAFA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7CB54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62A7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9C353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67FA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0F810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078D13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4A2285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96428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2846B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D10FA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F541C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8CEDD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31A8A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C2D8B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7CEE7B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C3720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9E1F3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C35C3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9E36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1AFDF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321D5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13F790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1B70F4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530C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137B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6CC7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E3622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DDF07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029A9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96376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9256F3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79CDE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8045E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A9B12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A0F05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6568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676C7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55C01D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63BDC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18FD8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74C6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EF74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55A84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C9F3F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458B1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9AC7C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4C07AE1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C2978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08BA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D95F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141DC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6A451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8D436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02EA2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181740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0F2E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658C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6D0D0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3DAF0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14095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5AE9B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68D76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0572EA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DADAA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6EFE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1E6B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FC8E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F7D0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11282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E2EA2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E14E7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2F07C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D487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A658F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54890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BDC00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1FE8B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D3A4A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097F41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BA53D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3204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2E9F1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DC22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199E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4D341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1785E2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064CA8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FB1A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D3348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36D9D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F38F6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7596B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C7A39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7EE00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F98431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07C12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2DF04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C080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3FD79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28D4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F6DCA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11ED6F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CE7CB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370B2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58485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7F004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DEF73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63B5A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E18C7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7A066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DDAE65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F51E8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47A9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C3E93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7BDD1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21A6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E0BAE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13AD6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94DAB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3B9B5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662B1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348DA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CF067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DC84C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82E5C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59F5D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1DCB53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1C335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8DCDC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BF339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CE99F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A466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2ED92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F2440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CBF93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C8DAE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7593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9FE5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846AA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9FC1C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7CEE6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76D29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65B0FDE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B1FCF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E56EC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C2C0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56264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AC0E1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49A1E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379BFE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678B9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068AD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DC0B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6A3FB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BE705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8C21C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9D7E4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A66D2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99C638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20A3A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D75EC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F32F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6C6C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97F8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A2EC1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EC71C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7919A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EBC4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AE6AD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E97D5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1DD3A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F2159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D72EB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CB9A9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19FD0C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FA37B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DC6AE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A110C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15D5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A153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3B1EA1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12CD1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F6AED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32D6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D6748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E616B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A6C4E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810F8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E28EF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369EC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63BD1E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B18A7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DAD6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6CD8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AFA1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BDC3E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B455E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1F4BFB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0EF48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6B6C9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4C18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B5B38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4589F1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7F623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8C9B6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0D68BD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9E38C1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FEFD6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EFAEE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8E27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780E1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6635F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D4506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3C1529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2ED42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292B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D8097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941FF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3E128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FE14D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15CC3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ED704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CB4677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98193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B0E78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5255C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5946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FF07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ED6A8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5BFDC9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225D5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8647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A81F7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6FD46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D8637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10546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25CD4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E4308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6FD9991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FF27B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246C4E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A1061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171D4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6FB23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B9206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C0CFC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9334B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DC93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C1751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59DFA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89B50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96C22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47861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9438F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965687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9D270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92A2F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75ED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3490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8575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2F74C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4367D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97421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731D3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D8D49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04F2A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81164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E42A0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D15A6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2A32F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229F069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26517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B47A3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66A5B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93D93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556E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A806E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7C1432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DE136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E678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AFE2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5810E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31CF4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8EB93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0935D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0803C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06DC6B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9CBEE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F9207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02FC6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3CBFF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42194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73E2C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572B22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CCE66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4D16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57EF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9080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BA265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02417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3AC78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A9D52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3A089A9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E6D9A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D0AE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D3C8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CAFD5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0AEA8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77316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52B7E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70A6E8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E3029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A542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7037E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C11B5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E6631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18321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EACE6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4A017B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71F0E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76BD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438A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D1FDB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A3DC6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EE9FC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1952A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328E65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E23A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0E1E9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B70B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A2E6A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1AA27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7A792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2B2E8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D8F844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CBA5B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5A50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D811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73515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8E7B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71EE0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6A3A9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2FB65C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1F4DB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9A5B7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586A0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8CF2D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F2264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57AFB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9FF2D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39C9901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5D351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6FC62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57AB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D5E6C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7E61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D5C55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A39BC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63F9F1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6C1DE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674FA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C47D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D0F8A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852FC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29C3B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EAE8F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0BD1311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4A8E8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EE732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7E60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4A71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801DB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A5F07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ABC76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B1844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F7D5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AB654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FC842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0ADEC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B68C6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D921A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905BA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78FDBFE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35549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9E132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4F8F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3ADB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F0FD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E2E51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20198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523E51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BB6F9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9303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3EED5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1C8D19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C1ED3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5A56E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694E4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757F455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9B70F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EAD4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DCD3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9DFC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EC99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31BE76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72E323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0EC576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85F19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36D0A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93268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DE669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3B73A7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EE899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C43F0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1147ED0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E94C5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C60C2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1E31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C5A0A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5A07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9E10D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9D0FB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715379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7888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D1010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C62B8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258B9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0DA47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00FB89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4CE1E6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C64E88" w:rsidRPr="00C64E88" w14:paraId="0431C09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F5C9F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F562A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9DB9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8D2D4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B2F9D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CA7DD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EEB33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101268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4CE8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A76F1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02A57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35864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1034A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56575D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709E4E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C64E88" w:rsidRPr="00C64E88" w14:paraId="4747ACB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3B579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F2DE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4F37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503E5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179F6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EF3AD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1555D4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18CC3A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EE0C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5FCB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60BEA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242D6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9246B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549FA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21A55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381548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3BA9D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46F1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1AD15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81305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CD017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6111D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99523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1972E4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7A60E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89713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6DF95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A8212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B100B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18827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F5539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5F64BC3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3941B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F97F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5A6AA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5F795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62B1A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EB700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3D9CF4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952D2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958D8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7220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55428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8965A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B143E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2B83D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12479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0C35C7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695D0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79A4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B3CD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E615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DC5D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2E9DB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09448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73A3D2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ED06F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D5B98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DFCF7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CBB03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D8267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EBAE2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28E86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10BE39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1BE29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74814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3F1E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78675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4481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B245F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D6C9A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A7E86E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30910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DD453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58B36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8B34A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147F4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08B28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59D5D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77D85A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02798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200A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4B8D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87F8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5327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71583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F51DB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253EE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EF9C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B4D01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43ACF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F2F16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C8618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F6235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59DF2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B6EFFD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57E29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05EE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8BB4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8F21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21400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462D0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5DF37D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611098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B4D6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8986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EECE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A69CC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7D63C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0DC3F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C7C66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E0AAF2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C5966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C7F0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6517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A531D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A6AC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240E4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E77F3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AD489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B985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64186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ACD56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27226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03E82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9275C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606CD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898774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AEEC1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8C38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4FE9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B9C6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F730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11477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492926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BB21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80270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921A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0461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32BF3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83855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42300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DDBE9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93CC10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C250B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43441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C62F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1276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6041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7C0F6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60C8F2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17FCFB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4E39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6EFF2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24E0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7D374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63583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E0CCA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BB5D1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7B5F8B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AC673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A5CF5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5240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D80BD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E9F3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027DF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64A724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B41F1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BE8BF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FBAA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3BE04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BAC76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23D7D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BF8EE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7F045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C50D62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B1484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D3425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48951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30F0F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E0B6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EC63A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75B367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E837F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5B3F9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46B4D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824D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8E069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44E2B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5D886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EB622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28C2A4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43448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CEF2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23BFC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244C0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9F9C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04DB3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FE6DE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EF44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1096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B65F4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14FCD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D80AF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CE984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584F4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8A023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7F5F08E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63EB5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C94C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962F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BB18E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B834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6C350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5DF4CA5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30460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9E3B0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EF30F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D9613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1755B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E3A87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67BB6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3181E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B5A24A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BE474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660FC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CEAD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D078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8A2FF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01DA0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BA643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47A66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C46C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87680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52A6B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770E8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19409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73026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D33E8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EE2DBF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C3DAE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254FF0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6C77E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E39E8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9CEF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5916B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6D687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F2031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1899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7BA2A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BF2875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24050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8569A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D6F47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11F75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6FDBBE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01C7A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F9090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0E96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BA45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F5F7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D24D5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492F92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10B9B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56A207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36CBD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AC58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7D434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30051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E4E10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3E22D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6FCCD64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F1F5A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0E56D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C9AD7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4571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170D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95C93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F8D9F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720D6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1DDFC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C3515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B7972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D1E0F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54C25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55428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8B12B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36D9934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04646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0F5A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1E81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0510C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464C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73E2045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40CE67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95A4D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84F60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83824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CCB88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7413D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CF228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107E0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62A7B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8822B1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3F38B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148A5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B0C81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D602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2A38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8CDE2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D8485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4FF07A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A487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DFDA8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732D7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46F1B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58A6A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A259B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FD7E5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6A28F2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4BC6B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B70F1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EFDC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AD9EE8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59FE0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18297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9EFE8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23B3A5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F1BE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E377D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D719D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407A5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46209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00B02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164E4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1C9E8D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559E5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4B77A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DE743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C13AD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EE4B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5CCDC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F3279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6E7A6C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9A15A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1789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7FA35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4E9C9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7D2A8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79FB9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5A0B8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9CECBB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9F635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567C9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B691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BF5BA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CF201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B33DE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3FFA8C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09FFE7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950DF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9382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C039B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16CE1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91CA8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B8035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07F96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291FAF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D69BA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C120E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C090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5668A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9D926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AB270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AA3D2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19BD0F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052A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22FE3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247E4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B0E12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5E2B8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5DEFD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6B897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F1E1B7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5555E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1711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B0CA2D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ECEBE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C5E1D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1A3EE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90086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142B2D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7C6E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B9C5B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87FF5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00C78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970CF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7CEDF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65392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0EB44FA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11118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7D460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984D8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86B92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1E550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554F8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7CA75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1D0A0F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0A52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4FF48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09269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BDB07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CCBB1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D5C5C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B5388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0D9F75A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660AD6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EA472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B876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A9813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291F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FB029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644079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187026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8BCE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B7144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6A40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E392C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27CF2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E7430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A69F3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0E3A7F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97229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BBA10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0CBB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8921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ACEB8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7981F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51F1EB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48D23C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77C0E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12FA3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B93BF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E2A51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872A0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07C9D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7ADC8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425812C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8B003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38CC6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9895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B603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BC9E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761A46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6909FC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3F25ED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0373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7C3B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100CB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67953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7877F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43310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601E9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4087355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7D4A2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7D06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E5CC6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8308C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78E5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E12BE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6018C2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30DF77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7F064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55A7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D063C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35C08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CBFA7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F8E0E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7E03C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78DBA4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E162F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41C08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2827A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ABCE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42A3B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33ACA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1704D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4EC48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4D6DD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00B7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07BB1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44D1A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CFEB0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1CC2F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147B8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2669FDD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3311F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8896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0ADA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75DF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51760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CEBCA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CBB4D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88E58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DB7E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98FD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A4430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51646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2A6D1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4B69F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D2318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7EE85CD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B3B6C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1B5DD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0BAF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047B0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41BD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A1761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DF803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EB653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B4A7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48CC3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73DD2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9B88C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7E50A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8C577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A94F0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BBDBA7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33EA4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52C7C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B8ED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F8EF2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FEDD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18A67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5B906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163D6F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DDFAE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94590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CBE0F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277A5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30810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775981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55793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451592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8A84D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BBEF1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3CA3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6558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6F85C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113E4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3272C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0EDD8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A45D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FB586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1F5B8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AA316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DA135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C8ACB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3B726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A0C253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FD550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571E4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6942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1E7F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1D18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A5436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7BADDE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584032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1D299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6A08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9DAB9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711CE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12EEE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07F17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6C40B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5A01C1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EFDE1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CB7BF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0387F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750B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4E4D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9F898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510062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6C2A7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921D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474AF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B7D3E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EC82B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02799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A2BB0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910D3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08625B0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A639B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40B1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EF191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46ED7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566B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D7886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3BD3C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5DCFAF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37C16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87CC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6BE0F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46139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0EAE3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E1AB5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1AD174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772113E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04BE9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B40FD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42F2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E6E5A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A9373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5CDCD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34B95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65AC10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5123F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16E3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12B2E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0B0A0A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31124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3AC75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A1809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985ADD4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B05D5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9CBDE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140E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7529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BFBD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8C7829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8EAA2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C77E7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EEDC9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346C7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66E42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F4AAD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EE4E2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DD398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9980F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B0FBB30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86A64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9F3F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C579F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87CD6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84318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6102BA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0C454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6FD28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90A98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67E90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6B4E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F9F08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32212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D2F19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30327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309EE73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58CD7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74019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30AC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34B76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10064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570FDA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62D1E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5BF455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6E87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4FDA9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0819E1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79A73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B4FE6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33873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7B046F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1DF78E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B1A15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2C649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F342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4672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9275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0BB36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293865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3A4E7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4C09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21C6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CE0C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5C8D1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41897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E846E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99345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62F0072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52E11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536174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B2A9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D244F0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4F993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59F06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70C775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EFCDF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61902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8F75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29050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56ABE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B2CE1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3CA0D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97D31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C3894A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D4FC2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7E3C1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729CB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F2F5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DCB3F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95060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B8870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C54B4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89CF2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1029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1745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AE3E7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438D4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3462FA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69FD1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490B3E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1AB9B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F8290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DC4B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4525A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6637C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1B5052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89450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7CEB12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2B9B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E911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84A8C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F083A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9B1DE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7B129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29476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903C61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E5374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298C2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9738B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B0FD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F037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3A8172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30A8E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70533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9F00A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7E9C1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C307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E0D6D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43FE0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19113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5B482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051DBA4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0D3EA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D531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9DF06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1B4B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E2BA3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B2841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525BC2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253E1CB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AE0B2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2277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A41AD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4BCC4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8C3FF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21FC5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7F7B66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B293EEE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08011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26A8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21CF0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454E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CDE99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2B168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B0F72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4AAFDC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B66FA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CE52E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F25B7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4EECB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7FEB9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2266B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6F61F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7E4C93A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86014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901CB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F927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6782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14F41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1E5D8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9AE6EE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53E253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CA3F0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5D55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F99DD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CD9AAA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575D2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42A39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2F078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F9FE4C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AC877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797BF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39077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84747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9837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37844D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99E23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72CABD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C347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C8BB7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0196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2FB33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9FCB0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E092C7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0FC06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2744149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418DC1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8BF6B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85C9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8CB5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0ADA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1623A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07229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26A1DEB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E9E9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AA1AC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7750E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0C998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0F0EA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55D0E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DFBFD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433FA9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9D68F0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3A56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4189E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F7E83D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39561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54BB9F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CEA94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0E41AA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83F7B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687D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19323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4C70C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32D9F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8598B2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E3BB8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400F680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920DC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BBDBC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EC623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0801B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DB7D9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130FB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F30D8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2FF252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4F23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D05BB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FE41C2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D1921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838EF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B3981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82149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5149EDF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A1601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93122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06AA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D43E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0675E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8AE98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5D12CA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34EBA9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D0D7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9F1D0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CD19F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0CE7C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C93B3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9573D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2ECCB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357EA91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C3BCF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DA230A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31F2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139A4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7842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F91A5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178B8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6F52C9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61493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6550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FD73E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F7AE9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956D0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28D72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7702D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259BCD1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729BA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D5AD7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6BD01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91C09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AD33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69DB20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AC3B2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609FD6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EF9EE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52E43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ADEDE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30AF6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69F34B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4B6FE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B5D4E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8C5722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516EE7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BC693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C14D0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58F40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3A84A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A5132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808AF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03FDA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BD50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BE239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A672E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3790A4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58C75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88487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F4803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C64E88" w:rsidRPr="00C64E88" w14:paraId="196BE0C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9B86C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333B8C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43F0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5DDD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0CED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1FFB9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A7BCB8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3BA8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C4B8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DDFA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4E376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54BD1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8C3B14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674A6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424F8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526FB6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A9ABF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9F6B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DC8C1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2F6A7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B8935C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E039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1478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6E6498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43467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9808C3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39087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A9FB2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B92A5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3EB4D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50AA9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8DAA40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386E7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6EA76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517F7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8B2D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D5D44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E24E9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209CD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132DBD0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CBA402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03B63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593E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7CEA6D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DE363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76033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09255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2B4624F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6D42E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FABD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324D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ED4C5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BAE5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F016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C8EB84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A3F40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78DB8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E8B2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40238C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3.0 </w:t>
            </w:r>
          </w:p>
        </w:tc>
        <w:tc>
          <w:tcPr>
            <w:tcW w:w="1080" w:type="dxa"/>
            <w:noWrap/>
            <w:hideMark/>
          </w:tcPr>
          <w:p w14:paraId="1449887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404B9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45540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59290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902C97A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D2C24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18BA2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4F87C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C69A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12AD6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9295E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28E21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1B66F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DFAB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5B41A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967A0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77F1F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2E42D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6BFB4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38038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460236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AF839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FC361E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8EE84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671C9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41A35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F232D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3A1B18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D2337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B1B6F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690FCA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388D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BA589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88F65E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044CF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AD9E6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25D1E8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73B75E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F26AA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6BE3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F1AB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442E3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2DFD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5B01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E447B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553C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50A5E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9DC743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96351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230D3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640DB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13110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3950E7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969B7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B37C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ADEB0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A1D90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B406A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13C46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06F2D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54275C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0D83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27A3A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6142C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F0F10F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00AEE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E623C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9A8962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B9C264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857C85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AAD69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B260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3869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21C8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120133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68F1E1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6B8260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3B16A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4FB8F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576ECD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E68AE2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0EEC5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31888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F2F7B5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7699F2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07551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FD4CC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1BC47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1E96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8BE6F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27E61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B4180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A0B1D3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76D6C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BE18A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6934A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BA9567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A67E6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EF74F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0A6507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3AD659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A0B5E4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2DA6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F5C909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D2327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8A3BA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C378F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A7DA6A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6EB8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FB70D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C9EA2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CD0D5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2A6C38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2A7283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1BFC0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4469AC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7E41924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6E1F37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AAE88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A6DE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5A376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B0975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E684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869C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593CB4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8E6B4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5B9A0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D3E0C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0776AA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042A3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77971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8F872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0028797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495646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23A20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AF91C5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1C09C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53B20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8665F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61AB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FEF4C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A46B0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4FA57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2F818E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2E14E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89647D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84E7F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67BA2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320242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BC95F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1080" w:type="dxa"/>
            <w:noWrap/>
            <w:hideMark/>
          </w:tcPr>
          <w:p w14:paraId="6751D5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7526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E5261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968C36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31D8F1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006B66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6C8F5EF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33BC8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792756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8AEB49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1535D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6248A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2DA34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814DA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73740E9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3177C0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FEEC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CB23C5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C271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8F2A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6C9BF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A8C66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BD0053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64871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9A03A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2F5025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C674F4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259D6F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B98E96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43F9B5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3265F02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DC1D8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8D27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228BE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32B9F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515D1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11273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D9EB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224D44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9F039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FCB72B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AFC88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51D0F7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6E7F4C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BA5F2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856BB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657CE1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BBA0F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BDEA49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5CAE5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998FA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D771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1B1A3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AC957C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938E5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6C37D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BDB5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CDF56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F0C2EE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170B69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C1910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8AE008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5E5646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18AB41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12B4E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5DA94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32FCD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1A1F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52A796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9805B0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0C3109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058FEB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3050C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596BE4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30E6C2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B5903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0E6D5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29F57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89141AC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C4A13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0E911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86188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C2CED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8700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32BC0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6343A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3E2787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D817E0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BCD0B6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43AD9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0AEBD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A9C6A9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DB3389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F8EE9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16221F41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179111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36A15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7CF7B5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DBBE0D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ACA9C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9FB5C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05DB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4AD5979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F260A9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170672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031C3B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02D41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33B9FA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168633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6CB27AE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CD3023D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3615B5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E425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07D33B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36FC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7549B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9A36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22A1C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1AA5662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64BA5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F22A5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F369E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D645FD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1EBCBF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A04AA4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005E29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2609AC75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609C5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FE172C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FD3B9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BE4277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AC9B8C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7C2498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38C033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3D64CE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63CB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864A1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4D5B70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55DAD9B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7DE087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BF844D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E7553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34856A07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5C29C5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7DD31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B181CB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120F3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ADD908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FF9B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90D0AF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14699C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2A43DB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1DFC5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B832D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584437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E1D1D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E0B095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872507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0D184A3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D4159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26621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8E70F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9906E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4E541A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14021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CA16AE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778ED00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CCF41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047B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4F60B5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E1D15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CCC62E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17FBCD8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2088D0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40C7CA66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77E3408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42F1EC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BCD13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CB3472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BCAB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50C70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957A7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42BA057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56FC36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BA809D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88EDC5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BA6ED6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DEDC04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34F5A75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F2104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0F7C2923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BAC89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112F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61B5A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282F73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53360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4C68B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25AC4F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0F44362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DEC6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B79618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AA00B4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8DC9CE5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27BE6B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064DE48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545BD4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65537C98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2942E8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6DB66B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A00D23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8CC63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9C339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67345E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4E5F6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2CAFB9A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7138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E7EEC2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37B5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5232DF8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04B52904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4F3271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F2E7B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5C59EEBB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4EDFB7D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79CD77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0410E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209722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6DA5F3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C843C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0A852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06A31CF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99C8A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B3819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98040CC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842A701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200DA37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4645A8E2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796CC1F6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  <w:tr w:rsidR="00C64E88" w:rsidRPr="00C64E88" w14:paraId="75E43342" w14:textId="77777777" w:rsidTr="00C64E88">
        <w:trPr>
          <w:trHeight w:val="285"/>
        </w:trPr>
        <w:tc>
          <w:tcPr>
            <w:tcW w:w="1080" w:type="dxa"/>
            <w:noWrap/>
            <w:hideMark/>
          </w:tcPr>
          <w:p w14:paraId="01285939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3F398A8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3341A4F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0E20D4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B24C07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F858B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1713DC0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05AC89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5CE1A87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DC866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D1E1E8D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2786D2FA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7A588CCB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321E4EF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  <w:tc>
          <w:tcPr>
            <w:tcW w:w="1080" w:type="dxa"/>
            <w:noWrap/>
            <w:hideMark/>
          </w:tcPr>
          <w:p w14:paraId="4FC93ADE" w14:textId="77777777" w:rsidR="00C64E88" w:rsidRPr="00C64E88" w:rsidRDefault="00C64E88" w:rsidP="00C64E88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C64E88">
              <w:rPr>
                <w:rFonts w:eastAsiaTheme="minorEastAsia" w:hint="eastAsia"/>
                <w:lang w:eastAsia="zh-CN"/>
              </w:rPr>
              <w:t xml:space="preserve">2.6 </w:t>
            </w:r>
          </w:p>
        </w:tc>
      </w:tr>
    </w:tbl>
    <w:p w14:paraId="339AFD39" w14:textId="4EEEB6EF" w:rsidR="00D6376B" w:rsidRDefault="00D6376B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p w14:paraId="34FD71E1" w14:textId="2C95F7DD" w:rsidR="00D6376B" w:rsidRDefault="00D6376B" w:rsidP="00D6376B">
      <w:pPr>
        <w:pStyle w:val="1"/>
      </w:pPr>
      <w:r>
        <w:t xml:space="preserve">Annex C: </w:t>
      </w:r>
      <w:r w:rsidR="00F25E6C">
        <w:t>I</w:t>
      </w:r>
      <w:r>
        <w:t xml:space="preserve">nner </w:t>
      </w:r>
      <w:r w:rsidR="00854D76">
        <w:t>c</w:t>
      </w:r>
      <w:r w:rsidR="00F25E6C">
        <w:t xml:space="preserve">ontig RB /DFT-S-OFDM </w:t>
      </w:r>
      <w:r>
        <w:t>MPR simulation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3"/>
        <w:gridCol w:w="923"/>
        <w:gridCol w:w="923"/>
        <w:gridCol w:w="923"/>
        <w:gridCol w:w="923"/>
        <w:gridCol w:w="1071"/>
        <w:gridCol w:w="923"/>
        <w:gridCol w:w="1070"/>
        <w:gridCol w:w="922"/>
        <w:gridCol w:w="1070"/>
        <w:gridCol w:w="922"/>
        <w:gridCol w:w="922"/>
        <w:gridCol w:w="922"/>
        <w:gridCol w:w="922"/>
        <w:gridCol w:w="922"/>
      </w:tblGrid>
      <w:tr w:rsidR="00634D67" w:rsidRPr="00634D67" w14:paraId="5ECAA104" w14:textId="77777777" w:rsidTr="00634D67">
        <w:trPr>
          <w:trHeight w:val="285"/>
        </w:trPr>
        <w:tc>
          <w:tcPr>
            <w:tcW w:w="923" w:type="dxa"/>
            <w:shd w:val="clear" w:color="auto" w:fill="3B3838" w:themeFill="background2" w:themeFillShade="40"/>
            <w:noWrap/>
            <w:hideMark/>
          </w:tcPr>
          <w:p w14:paraId="3E2B44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val="en-US"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CBW1</w:t>
            </w:r>
          </w:p>
        </w:tc>
        <w:tc>
          <w:tcPr>
            <w:tcW w:w="923" w:type="dxa"/>
            <w:shd w:val="clear" w:color="auto" w:fill="3B3838" w:themeFill="background2" w:themeFillShade="40"/>
            <w:noWrap/>
            <w:hideMark/>
          </w:tcPr>
          <w:p w14:paraId="1CF1E3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CBW2</w:t>
            </w:r>
          </w:p>
        </w:tc>
        <w:tc>
          <w:tcPr>
            <w:tcW w:w="923" w:type="dxa"/>
            <w:shd w:val="clear" w:color="auto" w:fill="3B3838" w:themeFill="background2" w:themeFillShade="40"/>
            <w:noWrap/>
            <w:hideMark/>
          </w:tcPr>
          <w:p w14:paraId="06B7AF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NRB1</w:t>
            </w:r>
          </w:p>
        </w:tc>
        <w:tc>
          <w:tcPr>
            <w:tcW w:w="923" w:type="dxa"/>
            <w:shd w:val="clear" w:color="auto" w:fill="3B3838" w:themeFill="background2" w:themeFillShade="40"/>
            <w:noWrap/>
            <w:hideMark/>
          </w:tcPr>
          <w:p w14:paraId="4FDC2FA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NRB2</w:t>
            </w:r>
          </w:p>
        </w:tc>
        <w:tc>
          <w:tcPr>
            <w:tcW w:w="923" w:type="dxa"/>
            <w:shd w:val="clear" w:color="auto" w:fill="3B3838" w:themeFill="background2" w:themeFillShade="40"/>
            <w:noWrap/>
            <w:hideMark/>
          </w:tcPr>
          <w:p w14:paraId="4D1E15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LCRB1</w:t>
            </w:r>
          </w:p>
        </w:tc>
        <w:tc>
          <w:tcPr>
            <w:tcW w:w="1071" w:type="dxa"/>
            <w:shd w:val="clear" w:color="auto" w:fill="3B3838" w:themeFill="background2" w:themeFillShade="40"/>
            <w:noWrap/>
            <w:hideMark/>
          </w:tcPr>
          <w:p w14:paraId="16223FC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RBSTART1</w:t>
            </w:r>
          </w:p>
        </w:tc>
        <w:tc>
          <w:tcPr>
            <w:tcW w:w="923" w:type="dxa"/>
            <w:shd w:val="clear" w:color="auto" w:fill="3B3838" w:themeFill="background2" w:themeFillShade="40"/>
            <w:noWrap/>
            <w:hideMark/>
          </w:tcPr>
          <w:p w14:paraId="3AF63F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LCRB2</w:t>
            </w:r>
          </w:p>
        </w:tc>
        <w:tc>
          <w:tcPr>
            <w:tcW w:w="1070" w:type="dxa"/>
            <w:shd w:val="clear" w:color="auto" w:fill="3B3838" w:themeFill="background2" w:themeFillShade="40"/>
            <w:noWrap/>
            <w:hideMark/>
          </w:tcPr>
          <w:p w14:paraId="13E10D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RBSTART2</w:t>
            </w:r>
          </w:p>
        </w:tc>
        <w:tc>
          <w:tcPr>
            <w:tcW w:w="922" w:type="dxa"/>
            <w:shd w:val="clear" w:color="auto" w:fill="3B3838" w:themeFill="background2" w:themeFillShade="40"/>
            <w:noWrap/>
            <w:hideMark/>
          </w:tcPr>
          <w:p w14:paraId="3BC5A9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SCS</w:t>
            </w:r>
          </w:p>
        </w:tc>
        <w:tc>
          <w:tcPr>
            <w:tcW w:w="1070" w:type="dxa"/>
            <w:shd w:val="clear" w:color="auto" w:fill="3B3838" w:themeFill="background2" w:themeFillShade="40"/>
            <w:noWrap/>
            <w:hideMark/>
          </w:tcPr>
          <w:p w14:paraId="290D83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b/>
                <w:bCs/>
                <w:sz w:val="16"/>
                <w:lang w:eastAsia="zh-CN"/>
              </w:rPr>
              <w:t>Inner/Outer</w:t>
            </w:r>
          </w:p>
        </w:tc>
        <w:tc>
          <w:tcPr>
            <w:tcW w:w="922" w:type="dxa"/>
            <w:shd w:val="clear" w:color="auto" w:fill="3B3838" w:themeFill="background2" w:themeFillShade="40"/>
            <w:noWrap/>
            <w:hideMark/>
          </w:tcPr>
          <w:p w14:paraId="067D05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sz w:val="16"/>
                <w:lang w:eastAsia="zh-CN"/>
              </w:rPr>
              <w:t>pi/2 BPSK</w:t>
            </w:r>
          </w:p>
        </w:tc>
        <w:tc>
          <w:tcPr>
            <w:tcW w:w="922" w:type="dxa"/>
            <w:shd w:val="clear" w:color="auto" w:fill="3B3838" w:themeFill="background2" w:themeFillShade="40"/>
            <w:noWrap/>
            <w:hideMark/>
          </w:tcPr>
          <w:p w14:paraId="053E5A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sz w:val="16"/>
                <w:lang w:eastAsia="zh-CN"/>
              </w:rPr>
              <w:t>QPSK</w:t>
            </w:r>
          </w:p>
        </w:tc>
        <w:tc>
          <w:tcPr>
            <w:tcW w:w="922" w:type="dxa"/>
            <w:shd w:val="clear" w:color="auto" w:fill="3B3838" w:themeFill="background2" w:themeFillShade="40"/>
            <w:noWrap/>
            <w:hideMark/>
          </w:tcPr>
          <w:p w14:paraId="442ACD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sz w:val="16"/>
                <w:lang w:eastAsia="zh-CN"/>
              </w:rPr>
              <w:t>16QAM</w:t>
            </w:r>
          </w:p>
        </w:tc>
        <w:tc>
          <w:tcPr>
            <w:tcW w:w="922" w:type="dxa"/>
            <w:shd w:val="clear" w:color="auto" w:fill="3B3838" w:themeFill="background2" w:themeFillShade="40"/>
            <w:noWrap/>
            <w:hideMark/>
          </w:tcPr>
          <w:p w14:paraId="39161D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sz w:val="16"/>
                <w:lang w:eastAsia="zh-CN"/>
              </w:rPr>
              <w:t>64QAM</w:t>
            </w:r>
          </w:p>
        </w:tc>
        <w:tc>
          <w:tcPr>
            <w:tcW w:w="922" w:type="dxa"/>
            <w:shd w:val="clear" w:color="auto" w:fill="3B3838" w:themeFill="background2" w:themeFillShade="40"/>
            <w:noWrap/>
            <w:hideMark/>
          </w:tcPr>
          <w:p w14:paraId="20790B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34D67">
              <w:rPr>
                <w:rFonts w:eastAsiaTheme="minorEastAsia" w:hint="eastAsia"/>
                <w:sz w:val="16"/>
                <w:lang w:eastAsia="zh-CN"/>
              </w:rPr>
              <w:t>256QAM</w:t>
            </w:r>
          </w:p>
        </w:tc>
      </w:tr>
      <w:tr w:rsidR="00634D67" w:rsidRPr="00634D67" w14:paraId="39118CB0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6F30DB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06875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2801B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79B80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73AD891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63723B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923" w:type="dxa"/>
            <w:noWrap/>
            <w:hideMark/>
          </w:tcPr>
          <w:p w14:paraId="3057DE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35FD66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556060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D5CAF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7C9005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51F8E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76A7F6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24BA35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16B1AB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6B825642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714F0F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1230F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9054DA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B80B0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330693D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71" w:type="dxa"/>
            <w:noWrap/>
            <w:hideMark/>
          </w:tcPr>
          <w:p w14:paraId="1E62AB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923" w:type="dxa"/>
            <w:noWrap/>
            <w:hideMark/>
          </w:tcPr>
          <w:p w14:paraId="4A6395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97A9E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02911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29CCE7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4A8D7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C6460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1DAC1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002F9F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3E089D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23407E9E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02340F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24FD0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6AF3C1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453FF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4581B3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71" w:type="dxa"/>
            <w:noWrap/>
            <w:hideMark/>
          </w:tcPr>
          <w:p w14:paraId="1BD204B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923" w:type="dxa"/>
            <w:noWrap/>
            <w:hideMark/>
          </w:tcPr>
          <w:p w14:paraId="630A8CF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6CE75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5982BD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799DFA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526C3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B2881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BF1ED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1B1EFB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0E9FCB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2E2AB9EB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7C462D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B56A5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60A80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BFD90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5998654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71" w:type="dxa"/>
            <w:noWrap/>
            <w:hideMark/>
          </w:tcPr>
          <w:p w14:paraId="46731E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923" w:type="dxa"/>
            <w:noWrap/>
            <w:hideMark/>
          </w:tcPr>
          <w:p w14:paraId="4959911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0C1F28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2624D0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03125A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87DA4D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72AE3D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37481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7A68F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3BEDD5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468F3DD8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382B3A1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D5FAC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A5F88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E1709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24E2F0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71" w:type="dxa"/>
            <w:noWrap/>
            <w:hideMark/>
          </w:tcPr>
          <w:p w14:paraId="313FB00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133</w:t>
            </w:r>
          </w:p>
        </w:tc>
        <w:tc>
          <w:tcPr>
            <w:tcW w:w="923" w:type="dxa"/>
            <w:noWrap/>
            <w:hideMark/>
          </w:tcPr>
          <w:p w14:paraId="73517A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17DD03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14E254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9C1E80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EF01C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C8DDB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93481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6E6898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3DB7930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107C0A43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00444E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795A5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22E9EF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39D26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3EE852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71C372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71FBFA0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AB492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C67E0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8260D4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6D91D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25B67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679B86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5489AE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922" w:type="dxa"/>
            <w:noWrap/>
            <w:hideMark/>
          </w:tcPr>
          <w:p w14:paraId="40F84B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5F63DFE3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01A25A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C7F2F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4649F4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E32205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041036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71" w:type="dxa"/>
            <w:noWrap/>
            <w:hideMark/>
          </w:tcPr>
          <w:p w14:paraId="7D05A9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5D3618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7F4A51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612111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C9790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DA10F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6DD5F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5A840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2BC6E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31D54F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5A212AAA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1590F4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lastRenderedPageBreak/>
              <w:t>100</w:t>
            </w:r>
          </w:p>
        </w:tc>
        <w:tc>
          <w:tcPr>
            <w:tcW w:w="923" w:type="dxa"/>
            <w:noWrap/>
            <w:hideMark/>
          </w:tcPr>
          <w:p w14:paraId="75115D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62E68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D6AA7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6FA1EB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71" w:type="dxa"/>
            <w:noWrap/>
            <w:hideMark/>
          </w:tcPr>
          <w:p w14:paraId="31E4B5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2E1761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52086B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820224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3D0FC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37A59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7D12F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F192A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738635F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7ED205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0C9F0144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456EAC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1E338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44F85D5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7212E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1EF01D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71" w:type="dxa"/>
            <w:noWrap/>
            <w:hideMark/>
          </w:tcPr>
          <w:p w14:paraId="7C9F4ED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06A023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4888B65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3FC84B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1FBA4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DEA47B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FCCEA8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34F1C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4CFAEAA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510A20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17C8A08C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4B0052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660B5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272EFF1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0FBDF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69C2D7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71" w:type="dxa"/>
            <w:noWrap/>
            <w:hideMark/>
          </w:tcPr>
          <w:p w14:paraId="72CDAB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572FE8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408BA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3DF01C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F73FE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FF446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93A0C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30644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281F7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6EF714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74654C3F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06C3D7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2287B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612AF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5DB0B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0F5951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708C7F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590021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7505B3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76BCB01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FBD67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03C97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F7E7D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0291CC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2E67A8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922" w:type="dxa"/>
            <w:noWrap/>
            <w:hideMark/>
          </w:tcPr>
          <w:p w14:paraId="59AD9C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5E29F468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6D2AFC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52C79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63838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5EDB8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2BCC6B8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71" w:type="dxa"/>
            <w:noWrap/>
            <w:hideMark/>
          </w:tcPr>
          <w:p w14:paraId="5C470A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2C7D75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3FFAE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62C492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A2E21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6D03F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E2978A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0717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31D927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4088E0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648D9E28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0A9233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5DB94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3E934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4978C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55050D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71" w:type="dxa"/>
            <w:noWrap/>
            <w:hideMark/>
          </w:tcPr>
          <w:p w14:paraId="3DDD04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630AB8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D66EF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6109EF3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52B4B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8FE450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DA9F6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C6657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4D369B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42F8F9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0EDDE5F5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7F94A5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1A67F7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B75D6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2C4CBE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12CF0E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71" w:type="dxa"/>
            <w:noWrap/>
            <w:hideMark/>
          </w:tcPr>
          <w:p w14:paraId="2C6447F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1E2A68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5BEDAF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4881C5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58EFD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991ADC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4C4C6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C0D29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6001F0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457E06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40FADF1A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71CBB2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E90C7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33E3F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6200B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16671A0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71" w:type="dxa"/>
            <w:noWrap/>
            <w:hideMark/>
          </w:tcPr>
          <w:p w14:paraId="0C5E63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1C0F0AA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08196A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5223E5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63878F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F84B4C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11820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A25D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0F95D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6988D25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1BB5EBBC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734DAD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60420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6751FF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FC6F6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1EF16A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2E97C6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0FAAA6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0BFDB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7B5F00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6A47E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F889E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724F4B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0FCC61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2EB40A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922" w:type="dxa"/>
            <w:noWrap/>
            <w:hideMark/>
          </w:tcPr>
          <w:p w14:paraId="4BFF49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4239835A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D215D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4124E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D536F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4E139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4F57B4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71" w:type="dxa"/>
            <w:noWrap/>
            <w:hideMark/>
          </w:tcPr>
          <w:p w14:paraId="72AD71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02E903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4030E1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E4C1D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92023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0F270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FC57D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66129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788020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66756F3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3AF1069A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3370E7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D781C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53E658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6EBC7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5E5793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71" w:type="dxa"/>
            <w:noWrap/>
            <w:hideMark/>
          </w:tcPr>
          <w:p w14:paraId="60B459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01C8BE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0D49ED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682BA1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CD23E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8C619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2DA29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6655F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A1F5F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60ABD4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22E901C4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4B970C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CC47A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1890F71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C6494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09B366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71" w:type="dxa"/>
            <w:noWrap/>
            <w:hideMark/>
          </w:tcPr>
          <w:p w14:paraId="4262B6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5FF72F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8DB02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7501D1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1C6805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737351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BFCB4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89B25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2F8D4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3EF047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27399341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5FF58E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A6A82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13211D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8736D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7F3E19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71" w:type="dxa"/>
            <w:noWrap/>
            <w:hideMark/>
          </w:tcPr>
          <w:p w14:paraId="0C6FCE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38566F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70C9E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6A335F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FE968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84A9C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14FE34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0CED9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A7B2B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223D5D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0459AE45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66D2F99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6BDA2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40517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25276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30A0087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067299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7571D8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B88B9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373E26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653D9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9C99B5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65949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A74C8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5D40CA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922" w:type="dxa"/>
            <w:noWrap/>
            <w:hideMark/>
          </w:tcPr>
          <w:p w14:paraId="199857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277232AB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7F7F2E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D1E85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26FCEB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FF064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544F7A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71" w:type="dxa"/>
            <w:noWrap/>
            <w:hideMark/>
          </w:tcPr>
          <w:p w14:paraId="082BA4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0D62CE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2A712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7E791D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76CD6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569AA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1CFDF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ED060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B14B5E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549306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25CFE80C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630E9E5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2DD4F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F48E13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9F520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7BE10B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71" w:type="dxa"/>
            <w:noWrap/>
            <w:hideMark/>
          </w:tcPr>
          <w:p w14:paraId="0390CD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65329F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227C13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A2C89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997DC5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1ECD0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50D18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25F35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09995C1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5B6DFE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307FFF5F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3405EC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25C2E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571C7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90E16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2C9326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71" w:type="dxa"/>
            <w:noWrap/>
            <w:hideMark/>
          </w:tcPr>
          <w:p w14:paraId="244039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4EFD18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5E9AB5D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703FC2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90F62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E3E67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B1A420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96436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547C4D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3FB226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2956E076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3974AB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BD27C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64EE856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D8153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557227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71" w:type="dxa"/>
            <w:noWrap/>
            <w:hideMark/>
          </w:tcPr>
          <w:p w14:paraId="1769BA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4E18E4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C0423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35D1D2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D8AB6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D9456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ECA3F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FFCE7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4395F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18023F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60294DA2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04EDD6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35638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DBC08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1904EA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18270C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71" w:type="dxa"/>
            <w:noWrap/>
            <w:hideMark/>
          </w:tcPr>
          <w:p w14:paraId="2D0ED9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2DCB788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71DAEAC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766DCA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D099E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51606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90E1C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D7062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B913F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7E500DA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00106C8B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B942B1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E454E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3F35C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A2FB3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72F98C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71" w:type="dxa"/>
            <w:noWrap/>
            <w:hideMark/>
          </w:tcPr>
          <w:p w14:paraId="6A99A5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237F38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2A5C5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C9CA01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FB749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589ED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779E1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9C66F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6CA57C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239AAD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2C42B303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1120D0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2EB03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CF361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FFAC9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731A25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71" w:type="dxa"/>
            <w:noWrap/>
            <w:hideMark/>
          </w:tcPr>
          <w:p w14:paraId="4D1262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555514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3BFE91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3024137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30B8C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D1073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B1E7B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B710F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B6345F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6A7F2F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3EE61744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15DA3A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00CCE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65E2D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6038B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60FFC9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71" w:type="dxa"/>
            <w:noWrap/>
            <w:hideMark/>
          </w:tcPr>
          <w:p w14:paraId="4FF109A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6D0CB6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1BCD63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316104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1E3E0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E1BE63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F5B3A3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9D574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5CE9CD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1087A5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234F2F02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1C1762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834FB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3B298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58037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02EA01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71" w:type="dxa"/>
            <w:noWrap/>
            <w:hideMark/>
          </w:tcPr>
          <w:p w14:paraId="66495F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134</w:t>
            </w:r>
          </w:p>
        </w:tc>
        <w:tc>
          <w:tcPr>
            <w:tcW w:w="923" w:type="dxa"/>
            <w:noWrap/>
            <w:hideMark/>
          </w:tcPr>
          <w:p w14:paraId="27D41D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0F6D7F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76C72A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1BAE0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93F32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8F66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06EA0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7F0E19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5AF5D0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47DA8E9A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FCB1B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DEB95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1C7EE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E18022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1A164A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71" w:type="dxa"/>
            <w:noWrap/>
            <w:hideMark/>
          </w:tcPr>
          <w:p w14:paraId="6428CE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0C8BE3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D9E17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64F233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A9D80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763BED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9E4E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C4597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4E09A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5785EC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55183B30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69D75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1BBFF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245411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82240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651589C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71" w:type="dxa"/>
            <w:noWrap/>
            <w:hideMark/>
          </w:tcPr>
          <w:p w14:paraId="06542A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65FDD6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5617E1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6D33A7E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1BDE5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D0E8EB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28533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B0D2B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33FE9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65FDCF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1C34713F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1DA387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5A4CF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EC4AB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9F86C1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6A57A8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71" w:type="dxa"/>
            <w:noWrap/>
            <w:hideMark/>
          </w:tcPr>
          <w:p w14:paraId="3FDC20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7ADC05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5C9BB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71DD8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EFA3C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0E4E0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79785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AF7BE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4D63E2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0BF39F5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6C82681D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2E950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BD1B8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678D1B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B72BF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6C39F4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71" w:type="dxa"/>
            <w:noWrap/>
            <w:hideMark/>
          </w:tcPr>
          <w:p w14:paraId="066DCF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3DBE0B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3ED8DC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08720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AF6BB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68D61C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ED15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A6F81B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42CF0D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1C39B2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631F7027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61E10B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18448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1AEEBB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390DD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779DFE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71" w:type="dxa"/>
            <w:noWrap/>
            <w:hideMark/>
          </w:tcPr>
          <w:p w14:paraId="033C19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923" w:type="dxa"/>
            <w:noWrap/>
            <w:hideMark/>
          </w:tcPr>
          <w:p w14:paraId="33A95F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03B0E6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34894B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21E46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E938E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DCB92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AE44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797680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5238ABB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7E1FBAB4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481E73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lastRenderedPageBreak/>
              <w:t>100</w:t>
            </w:r>
          </w:p>
        </w:tc>
        <w:tc>
          <w:tcPr>
            <w:tcW w:w="923" w:type="dxa"/>
            <w:noWrap/>
            <w:hideMark/>
          </w:tcPr>
          <w:p w14:paraId="53463A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482C2E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20A55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4176D4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71" w:type="dxa"/>
            <w:noWrap/>
            <w:hideMark/>
          </w:tcPr>
          <w:p w14:paraId="06B193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65829E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5F10927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19D10A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38013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374181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7CD69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E49958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07F956E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038771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50FD4F5D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24A7D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EC090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5C6405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43A1F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44DD1B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71" w:type="dxa"/>
            <w:noWrap/>
            <w:hideMark/>
          </w:tcPr>
          <w:p w14:paraId="717FF1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5455CD3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7AAE38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8B6B2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3ED34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E1430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78924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34A7A3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4B3FC5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687E51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69F0F5EB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0DA94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C6F8F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5ED9FE4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BFCBA5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59857F8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71" w:type="dxa"/>
            <w:noWrap/>
            <w:hideMark/>
          </w:tcPr>
          <w:p w14:paraId="717B76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288884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184AB6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53A01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D6132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4D89B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4D05D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89CDF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5367D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067C4F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74603620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5C1716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CC92BC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4CA1B4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2A6F2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09B192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71" w:type="dxa"/>
            <w:noWrap/>
            <w:hideMark/>
          </w:tcPr>
          <w:p w14:paraId="7C3D0B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4CF348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C2E2E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2C17B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3B3DF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68A02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78E2F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4BD72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02ED3A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61EDA1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231D3BA4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A0957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35C3C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447C55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0F349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4064D7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71" w:type="dxa"/>
            <w:noWrap/>
            <w:hideMark/>
          </w:tcPr>
          <w:p w14:paraId="779F04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136</w:t>
            </w:r>
          </w:p>
        </w:tc>
        <w:tc>
          <w:tcPr>
            <w:tcW w:w="923" w:type="dxa"/>
            <w:noWrap/>
            <w:hideMark/>
          </w:tcPr>
          <w:p w14:paraId="2A8637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79FFBC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62E5A3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EB439C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31A0A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90DA2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B2E51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7AFC82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442038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0D9D8FDA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3385CF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F7A3C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F75E09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8358F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69BC73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71" w:type="dxa"/>
            <w:noWrap/>
            <w:hideMark/>
          </w:tcPr>
          <w:p w14:paraId="7D95C6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75FD8E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1B4415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1DFDE3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01174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8A749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4CBB3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5A115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0FC29B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37C7F8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72C91754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70A44B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A038EF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259139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F5324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43A413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71" w:type="dxa"/>
            <w:noWrap/>
            <w:hideMark/>
          </w:tcPr>
          <w:p w14:paraId="089AA4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2FAF65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76C424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5DAC89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F1AFB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92D4D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9FE83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41878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59C5AA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0F2753D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1B15AE18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790ED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DFD98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4D101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141ED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393C778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71" w:type="dxa"/>
            <w:noWrap/>
            <w:hideMark/>
          </w:tcPr>
          <w:p w14:paraId="5FC184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1E1181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0982B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8CE55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EB3923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9FD9C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17452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696EB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56D1F1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4F235F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60B3953A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9C48A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4057B5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115A03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553ED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3FC5D0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71" w:type="dxa"/>
            <w:noWrap/>
            <w:hideMark/>
          </w:tcPr>
          <w:p w14:paraId="22E4E4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4226C0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3B8C8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42E7A2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B43CC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308C4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278B3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B9AC15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2AF92E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346D50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3E557B48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6470C9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5E6A8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CDFB0F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C946E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65652F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71" w:type="dxa"/>
            <w:noWrap/>
            <w:hideMark/>
          </w:tcPr>
          <w:p w14:paraId="75DEAB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137</w:t>
            </w:r>
          </w:p>
        </w:tc>
        <w:tc>
          <w:tcPr>
            <w:tcW w:w="923" w:type="dxa"/>
            <w:noWrap/>
            <w:hideMark/>
          </w:tcPr>
          <w:p w14:paraId="7A573E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000262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76866A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DB942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7459D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4C952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A6C60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5ABA9D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44424B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2.3 </w:t>
            </w:r>
          </w:p>
        </w:tc>
      </w:tr>
      <w:tr w:rsidR="00634D67" w:rsidRPr="00634D67" w14:paraId="1CB385B7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706740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41C12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3FEFB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7FEEF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3A4898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0E1E4B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923" w:type="dxa"/>
            <w:noWrap/>
            <w:hideMark/>
          </w:tcPr>
          <w:p w14:paraId="3B4644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11ADBE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516D5B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B540D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29FB5B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40A43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8D6380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7D2F3F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922" w:type="dxa"/>
            <w:noWrap/>
            <w:hideMark/>
          </w:tcPr>
          <w:p w14:paraId="18A8BEF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40041334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E1D91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F711F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1E1B4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ACC61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0DC16CC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71" w:type="dxa"/>
            <w:noWrap/>
            <w:hideMark/>
          </w:tcPr>
          <w:p w14:paraId="50770F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923" w:type="dxa"/>
            <w:noWrap/>
            <w:hideMark/>
          </w:tcPr>
          <w:p w14:paraId="02A1ED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192A4F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745BF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9C9CA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D624B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F2A1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D2C8B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60FDAD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7EF2B4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06F64303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776197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5FAC2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3001D8C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1E6ADB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19A290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71" w:type="dxa"/>
            <w:noWrap/>
            <w:hideMark/>
          </w:tcPr>
          <w:p w14:paraId="0C9174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923" w:type="dxa"/>
            <w:noWrap/>
            <w:hideMark/>
          </w:tcPr>
          <w:p w14:paraId="433BB4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48A15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07838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F244B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E63D10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65642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646A2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4EC999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27230E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7017ECED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307586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7C365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E127B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60BD0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3E4D7A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71" w:type="dxa"/>
            <w:noWrap/>
            <w:hideMark/>
          </w:tcPr>
          <w:p w14:paraId="3D6E18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923" w:type="dxa"/>
            <w:noWrap/>
            <w:hideMark/>
          </w:tcPr>
          <w:p w14:paraId="43B70E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60B165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1095B3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A1D9EC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D61CD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C27CF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E5BDF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59892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393CE4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59F50501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60E930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D0196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0F442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5B9CB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23B862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73BAA2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255</w:t>
            </w:r>
          </w:p>
        </w:tc>
        <w:tc>
          <w:tcPr>
            <w:tcW w:w="923" w:type="dxa"/>
            <w:noWrap/>
            <w:hideMark/>
          </w:tcPr>
          <w:p w14:paraId="59F18A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24B62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411499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E5B48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F0B33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BBDD4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C9571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5C37D35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922" w:type="dxa"/>
            <w:noWrap/>
            <w:hideMark/>
          </w:tcPr>
          <w:p w14:paraId="64B39F5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2FACB423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27CDD1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DF968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0426EB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42DC3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4AAF987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71" w:type="dxa"/>
            <w:noWrap/>
            <w:hideMark/>
          </w:tcPr>
          <w:p w14:paraId="4D792C4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255</w:t>
            </w:r>
          </w:p>
        </w:tc>
        <w:tc>
          <w:tcPr>
            <w:tcW w:w="923" w:type="dxa"/>
            <w:noWrap/>
            <w:hideMark/>
          </w:tcPr>
          <w:p w14:paraId="3CA577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32EE76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1574A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CCA8B5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15096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B9FD33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7711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BD4A21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675B2B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04534CE8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0F8779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B5D89C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2E7BB4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ABCA3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11D0AE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71" w:type="dxa"/>
            <w:noWrap/>
            <w:hideMark/>
          </w:tcPr>
          <w:p w14:paraId="0DCB66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255</w:t>
            </w:r>
          </w:p>
        </w:tc>
        <w:tc>
          <w:tcPr>
            <w:tcW w:w="923" w:type="dxa"/>
            <w:noWrap/>
            <w:hideMark/>
          </w:tcPr>
          <w:p w14:paraId="4F314C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315892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2E027E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0C781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0BAFF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0F69F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05C245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09EB7E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922" w:type="dxa"/>
            <w:noWrap/>
            <w:hideMark/>
          </w:tcPr>
          <w:p w14:paraId="2A5119B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634D67" w:rsidRPr="00634D67" w14:paraId="0534D322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0ABA1D3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0FEFA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70EA68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BB4A7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0C9B7E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445965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256</w:t>
            </w:r>
          </w:p>
        </w:tc>
        <w:tc>
          <w:tcPr>
            <w:tcW w:w="923" w:type="dxa"/>
            <w:noWrap/>
            <w:hideMark/>
          </w:tcPr>
          <w:p w14:paraId="349CDD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00E2D0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1875FA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1272B7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6BC28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B79D0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B4134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6F7C06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922" w:type="dxa"/>
            <w:noWrap/>
            <w:hideMark/>
          </w:tcPr>
          <w:p w14:paraId="0409C0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57F41407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56946E1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750E8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16012A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5BD5C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0CA459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71" w:type="dxa"/>
            <w:noWrap/>
            <w:hideMark/>
          </w:tcPr>
          <w:p w14:paraId="180B7C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256</w:t>
            </w:r>
          </w:p>
        </w:tc>
        <w:tc>
          <w:tcPr>
            <w:tcW w:w="923" w:type="dxa"/>
            <w:noWrap/>
            <w:hideMark/>
          </w:tcPr>
          <w:p w14:paraId="0BA7353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28B176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3B214E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7CCF4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CC2B8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2925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67D6C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14AC12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922" w:type="dxa"/>
            <w:noWrap/>
            <w:hideMark/>
          </w:tcPr>
          <w:p w14:paraId="28441C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76A7FE6D" w14:textId="77777777" w:rsidTr="00634D67">
        <w:trPr>
          <w:trHeight w:val="300"/>
        </w:trPr>
        <w:tc>
          <w:tcPr>
            <w:tcW w:w="923" w:type="dxa"/>
            <w:noWrap/>
            <w:hideMark/>
          </w:tcPr>
          <w:p w14:paraId="49B148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1346F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923" w:type="dxa"/>
            <w:noWrap/>
            <w:hideMark/>
          </w:tcPr>
          <w:p w14:paraId="43A30B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10F40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923" w:type="dxa"/>
            <w:noWrap/>
            <w:hideMark/>
          </w:tcPr>
          <w:p w14:paraId="2136B1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  <w:noWrap/>
            <w:hideMark/>
          </w:tcPr>
          <w:p w14:paraId="4A4AF7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257</w:t>
            </w:r>
          </w:p>
        </w:tc>
        <w:tc>
          <w:tcPr>
            <w:tcW w:w="923" w:type="dxa"/>
            <w:noWrap/>
            <w:hideMark/>
          </w:tcPr>
          <w:p w14:paraId="38FAC9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081AC3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2" w:type="dxa"/>
            <w:noWrap/>
            <w:hideMark/>
          </w:tcPr>
          <w:p w14:paraId="05CF10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3CB81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1271E7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4C9B9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9ED2B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5AB65E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922" w:type="dxa"/>
            <w:noWrap/>
            <w:hideMark/>
          </w:tcPr>
          <w:p w14:paraId="215C8D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634D67" w:rsidRPr="00634D67" w14:paraId="0DCE8243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5D88D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FA792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AB67D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5EA8A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1D3A0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1EC1C3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0A7F17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48A4556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36DC1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4B212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E6A3D8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CC6691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2BA48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F6B43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11641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B418C2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667F8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DC5FC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F7AA1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E8C0D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DF755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24A5C91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07204D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7D5C22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2A06D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FA269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4A349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7436F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10FAFA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1D1BB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60C91C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9A8AE00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CAAC6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E9F52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11DE3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2AD6B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20140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051631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3F8036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4B888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66C26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DFCC0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46836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D1046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47E56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C598D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08642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4295F9C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7280F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6E908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501DC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36E8B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2E70F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454B02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69B1E0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6806A5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2106A7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AD25E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372099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8E65A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8320FA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38FE5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251B8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E4A5391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245D6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C5290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68108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F2F2F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042D7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4F619D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6EE01B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26999D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E3D901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ACCF3A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3AD3E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85095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68E94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6DD85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B462D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4BD609F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474C3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E8C7A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E368F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E231B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3F1BAC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2B97C3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783CA9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0" w:type="dxa"/>
            <w:noWrap/>
            <w:hideMark/>
          </w:tcPr>
          <w:p w14:paraId="4A3CF2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F349B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049B9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75970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D440C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6B226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B6C09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AB1DE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08E7461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030A1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4A35CD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A2E62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07C14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32C72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7B3A5B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08C7E4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0" w:type="dxa"/>
            <w:noWrap/>
            <w:hideMark/>
          </w:tcPr>
          <w:p w14:paraId="77999E1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B53CB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8A934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E5EAB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0EFC2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91631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363AA1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18118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DC16A2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41373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93DDD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57896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E2C19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CE15F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6D2BF62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4A8E10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0" w:type="dxa"/>
            <w:noWrap/>
            <w:hideMark/>
          </w:tcPr>
          <w:p w14:paraId="4721A7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118CC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F7AD2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5EA651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C3444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C45D6D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E5021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334DA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F542974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01269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923" w:type="dxa"/>
            <w:noWrap/>
            <w:hideMark/>
          </w:tcPr>
          <w:p w14:paraId="0D60A65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FD95E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1149F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F4164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3AC648A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63DDD9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0" w:type="dxa"/>
            <w:noWrap/>
            <w:hideMark/>
          </w:tcPr>
          <w:p w14:paraId="50E086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099CA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6E8F5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231DD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1020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BBB1B5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41416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1B95D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AE13B8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AC72C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5FDFB3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B9AA0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605975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F8B18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263F8B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6ECD28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0" w:type="dxa"/>
            <w:noWrap/>
            <w:hideMark/>
          </w:tcPr>
          <w:p w14:paraId="4F886D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FD20BD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81C96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BCF98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61AE1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04185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CADA9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D40D2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3C1414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DB5A3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C5F8F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90DFC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8A335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849CD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226D81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5E117A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70" w:type="dxa"/>
            <w:noWrap/>
            <w:hideMark/>
          </w:tcPr>
          <w:p w14:paraId="5F885D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D85175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5DD1F5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F0882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48D15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3887FA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69705A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AC006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12165F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7F227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FE8B4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D4F09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C1AD40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C459D4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15B0CE7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3AECB0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70" w:type="dxa"/>
            <w:noWrap/>
            <w:hideMark/>
          </w:tcPr>
          <w:p w14:paraId="254A437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D0AE7A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665A6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4B9AB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1F137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DEFF1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913AF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34961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64C03F9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952A40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26B89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292F8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B5933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811B9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0AFDF4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4BA210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70" w:type="dxa"/>
            <w:noWrap/>
            <w:hideMark/>
          </w:tcPr>
          <w:p w14:paraId="235E3BA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1229B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7B856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5D7D0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36802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2802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1FED6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86C10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675F864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E54F4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C3E42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B8E6B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1B3B8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6C772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0C904E2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17141D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70" w:type="dxa"/>
            <w:noWrap/>
            <w:hideMark/>
          </w:tcPr>
          <w:p w14:paraId="79AA08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B0C86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A8631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922A1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090E3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183CB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2736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36E3E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CB031C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6AFB9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E5CC35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7BF5A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30524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75974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7DDBC1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72950EA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70" w:type="dxa"/>
            <w:noWrap/>
            <w:hideMark/>
          </w:tcPr>
          <w:p w14:paraId="5B610E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57987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2521E1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35A1B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2EFE6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8646B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F6F7E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3660A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1A90C0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E731F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196BF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F39AF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310AB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1A1B9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2464F1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4F9D99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70" w:type="dxa"/>
            <w:noWrap/>
            <w:hideMark/>
          </w:tcPr>
          <w:p w14:paraId="6C22DE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0B67D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40993B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E738F5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24E02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B353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B9AD83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E669D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A34E1E3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D3F87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94563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60CAE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F81AF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D2E684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1" w:type="dxa"/>
            <w:noWrap/>
            <w:hideMark/>
          </w:tcPr>
          <w:p w14:paraId="686411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923" w:type="dxa"/>
            <w:noWrap/>
            <w:hideMark/>
          </w:tcPr>
          <w:p w14:paraId="61F80A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70" w:type="dxa"/>
            <w:noWrap/>
            <w:hideMark/>
          </w:tcPr>
          <w:p w14:paraId="03A515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F45AE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F52F2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C3CBF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19578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E4640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58285E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1FAB50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5737221D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9CA66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4C1AC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50638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AB364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F25DA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7A2DFA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50F105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496829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C04C7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E68A4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F74C2C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D61B9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92538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40847F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CBD5A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ACCCC00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9249D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CCD92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56CD8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BBF78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B91A6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1DB425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2302D9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3F549A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BC679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83167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A66B2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0E372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0A86A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81BD9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F779C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844C105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DBAFE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9D1DB2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2D05A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E2AE9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F4C0F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43FFFB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4E60A5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CBF17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A051A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0CC72D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E5EBC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37F14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D45BD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77806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2AE6A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8DF9C1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0ADC8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5F6FD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F6E44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4483D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270CE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7CA691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1D3AD3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74E0F6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553D63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C4D8A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5D62C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470B5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30197D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F2A64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85B7D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8F7C436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5741A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2384BF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4C6D9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B9332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90391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78EC75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22562C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5EF18A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36808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91787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6BEAD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C12297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FCD95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CF2A57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3C3C8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7FCA7B6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42F1A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E0ABE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D42E1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9C810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B24ED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12B817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3B68695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0" w:type="dxa"/>
            <w:noWrap/>
            <w:hideMark/>
          </w:tcPr>
          <w:p w14:paraId="2F9E5B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92D7F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1827B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5B636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A64E5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BBF98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051A6D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779D5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18F261F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2BABC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0CFC4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DA9E1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94B92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33600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49C4065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00344B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0" w:type="dxa"/>
            <w:noWrap/>
            <w:hideMark/>
          </w:tcPr>
          <w:p w14:paraId="7144C6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688DC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B8CCA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35456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8B34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85D81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632A6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02835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D32B7D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BB65F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E7EB0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D3F33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C9542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537237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4F58AA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17999B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0" w:type="dxa"/>
            <w:noWrap/>
            <w:hideMark/>
          </w:tcPr>
          <w:p w14:paraId="7AF8DE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88A43B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B537F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D4B11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3FD2D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2C6D87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16A64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9A07E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D46DA71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DC3C0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9BF78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17DDF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4F8C7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719CD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33E98BC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21A46D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0" w:type="dxa"/>
            <w:noWrap/>
            <w:hideMark/>
          </w:tcPr>
          <w:p w14:paraId="3C10162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02FD3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5D0D75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7E1432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7D8F0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88B67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71708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9BDB1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E97F3D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236FF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2EA86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A49DB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E786D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D1C8A1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6AEB3C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5D8461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0" w:type="dxa"/>
            <w:noWrap/>
            <w:hideMark/>
          </w:tcPr>
          <w:p w14:paraId="3A99F6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FA3A12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369CC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CCD9B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6E0C3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7BACB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419AC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80E7B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DC2DF0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6735DE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2E6EB2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FD7BE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2A33A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B0A7C8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7C5930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04951B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70" w:type="dxa"/>
            <w:noWrap/>
            <w:hideMark/>
          </w:tcPr>
          <w:p w14:paraId="67562A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FB11D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8CD1B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FA484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58C04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799BB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FB713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D616D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B927BB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7F3301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789AC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79F9D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16E19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7E572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3854B4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249A10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70" w:type="dxa"/>
            <w:noWrap/>
            <w:hideMark/>
          </w:tcPr>
          <w:p w14:paraId="456AE3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0B74F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36CB9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D16CE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F02CF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9E35F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2DC24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26303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C41CC9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DA206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4BF1C4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4FF4D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13DFA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1BDC7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48AE60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64BE80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70" w:type="dxa"/>
            <w:noWrap/>
            <w:hideMark/>
          </w:tcPr>
          <w:p w14:paraId="7B43FC1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A2BF2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3151F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C7325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8702B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244C1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2B4CC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D05A2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AF1CEB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35358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F6CCE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C3873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CC563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B8B16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01F7EE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1F7DE2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70" w:type="dxa"/>
            <w:noWrap/>
            <w:hideMark/>
          </w:tcPr>
          <w:p w14:paraId="3B6D02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01807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4DC6C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74A13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FDA5FC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799261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9562CA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9FC9B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DE4C88F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994AB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78FEF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7EF6F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7A3CD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20F7B4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26F8E2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351FD4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70" w:type="dxa"/>
            <w:noWrap/>
            <w:hideMark/>
          </w:tcPr>
          <w:p w14:paraId="211670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4F53B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EEA67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193BB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B8C32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C6BEA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31656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AFFAE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36F4B44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CEEBF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E3F00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2155F4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8F62BC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6FA84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53AE16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58A3A04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70" w:type="dxa"/>
            <w:noWrap/>
            <w:hideMark/>
          </w:tcPr>
          <w:p w14:paraId="1849D5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39866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8AFB5A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7D9BC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71921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A3365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00C250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39927A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381BB76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FA7405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E5B9B1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B5909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1CCBA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61C8B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1" w:type="dxa"/>
            <w:noWrap/>
            <w:hideMark/>
          </w:tcPr>
          <w:p w14:paraId="6021CC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923" w:type="dxa"/>
            <w:noWrap/>
            <w:hideMark/>
          </w:tcPr>
          <w:p w14:paraId="0BC174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70" w:type="dxa"/>
            <w:noWrap/>
            <w:hideMark/>
          </w:tcPr>
          <w:p w14:paraId="1794B4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ECA69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63F07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B0AFB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1F700F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28FCC4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040857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4F0CC6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47DD8BDD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A583C2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46081A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FF62F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292E5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87424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5ABB48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5DD5C9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6DAC69C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A631E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79451A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00C99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6D9C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E163E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66718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C1BF6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74CF0B7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94B70F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E3A22E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759C9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AA5DE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85C53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08F9B9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6F426D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628226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60EC0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F0C10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CE888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FD307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DDCBD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855D1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F47F9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E7BF575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DBB65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923" w:type="dxa"/>
            <w:noWrap/>
            <w:hideMark/>
          </w:tcPr>
          <w:p w14:paraId="1935F6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636BF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D659D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E65B4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1EC0BE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636BAB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492D1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F6FF1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48659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12905E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DD419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CF37C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40E61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6C068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0C23B6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48470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7D262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D15AA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32DCF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F7285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476581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1C2156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45FCAA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921E40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43478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BFC5E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BD4D9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FB118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7F650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F68C1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178503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66EB7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083F5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15C342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94AC7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4DC98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0DC83C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55C83E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7E06F4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BEC56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4C2C1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E81C7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3CBD5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DD6A8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F0A9D1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39B2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7A46ED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FAA17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B4E11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CFEE6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9D7D2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7A6ED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29E3CA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22D1F8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0" w:type="dxa"/>
            <w:noWrap/>
            <w:hideMark/>
          </w:tcPr>
          <w:p w14:paraId="6C3AE4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A4F1B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7E8C3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7AE95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FA494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7CEE3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6F59A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741F01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35A512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A3DB2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C0359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790F4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F0011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0B922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295B0D8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2521F9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0" w:type="dxa"/>
            <w:noWrap/>
            <w:hideMark/>
          </w:tcPr>
          <w:p w14:paraId="235D981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89F53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36011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77F12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0EC490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3B9EC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EB3DB5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4F3ADA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AB0EE3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AE87C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3EF60A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15B85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F1ED2A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C8524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1AE8FE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777AAF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0" w:type="dxa"/>
            <w:noWrap/>
            <w:hideMark/>
          </w:tcPr>
          <w:p w14:paraId="38ABD5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338254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BFACBC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F68EA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6FF2C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66AC6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94D1C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E4651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C84AC1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0B0A5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3C8205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F8CA0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0FE45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5BA42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058BD7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60CDC2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0" w:type="dxa"/>
            <w:noWrap/>
            <w:hideMark/>
          </w:tcPr>
          <w:p w14:paraId="50A542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EF0FE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E6AC2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0C205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E5EC2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45AD6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BDCD0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13C2C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ACDD173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8CB4D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A7151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84BBF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CF67D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74909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47EDBE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06B4C8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0" w:type="dxa"/>
            <w:noWrap/>
            <w:hideMark/>
          </w:tcPr>
          <w:p w14:paraId="6077BC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C8677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DA71C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EF46E4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237E4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5339D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82F651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D44FD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AA0F104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4E901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9F3BA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64B4A3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16BF6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5D2EB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279846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17D1B3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70" w:type="dxa"/>
            <w:noWrap/>
            <w:hideMark/>
          </w:tcPr>
          <w:p w14:paraId="62D947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49672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AB0ED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08BBE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C1D917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624DA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74B09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4A6B60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00FD8D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B4B30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E923B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B0968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2F001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C77D2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4BDD75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09F3A6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70" w:type="dxa"/>
            <w:noWrap/>
            <w:hideMark/>
          </w:tcPr>
          <w:p w14:paraId="6334FB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29068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8FA99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0DE26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57402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8DF4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6ED8C1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22427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10DCDF6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AFFB7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F2252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2CE36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C02D65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3E592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393EDD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3BBCD0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70" w:type="dxa"/>
            <w:noWrap/>
            <w:hideMark/>
          </w:tcPr>
          <w:p w14:paraId="559F5B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D7DED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3192C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7D80E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6A7E1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18C72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41318A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BA4EC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6345D4B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9A326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2F924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AF5B0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E7749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1426A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7BEF39B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238578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70" w:type="dxa"/>
            <w:noWrap/>
            <w:hideMark/>
          </w:tcPr>
          <w:p w14:paraId="526F4C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2CE5EC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21756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45110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4E576E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20FEB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7CBE2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3C1F7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9B5F6D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8FE93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95A40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656AB3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5F2A3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88605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18907E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7A45001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70" w:type="dxa"/>
            <w:noWrap/>
            <w:hideMark/>
          </w:tcPr>
          <w:p w14:paraId="4420CB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92D6A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E49D3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147B0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63FC5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78327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5D95D5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58358ED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1068D53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4CB98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41A2A2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74A78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F1068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38830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2AB211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0C6699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70" w:type="dxa"/>
            <w:noWrap/>
            <w:hideMark/>
          </w:tcPr>
          <w:p w14:paraId="570952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BB096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09458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61076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08BF7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04A6B6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0ABCA0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016B675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56FDEAA6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0C974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B847B2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476AC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7CE2EE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BEAE0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1" w:type="dxa"/>
            <w:noWrap/>
            <w:hideMark/>
          </w:tcPr>
          <w:p w14:paraId="2CA6693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923" w:type="dxa"/>
            <w:noWrap/>
            <w:hideMark/>
          </w:tcPr>
          <w:p w14:paraId="071F91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70" w:type="dxa"/>
            <w:noWrap/>
            <w:hideMark/>
          </w:tcPr>
          <w:p w14:paraId="612E830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0663B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D0762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F4927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547661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5C7C28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221ABB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768B3F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46FB9C83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61FCC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D058C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8DE3E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10DFD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0CF1E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44CF44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5E77EA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39722D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C4BA55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D11D5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03423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B3E60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306697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0A31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A298C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A07F000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DB032A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B94A5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093C3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FCCEF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3FFF2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7D147D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1616A5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7DD2F7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160F5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FAF6C4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7DAC4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EA9A1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C9C07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8E96D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E172C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EBA4255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D8F2EC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9026F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D69EDC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3D3D8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12F99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7A12CDE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3E72BA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26558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4F8A6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22064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FC871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7B54C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14790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18503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6EBCA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17FE17D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A8F64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A1E20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0C50B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24F88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03756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05ED2B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769A8F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228DAC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01EE8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CC9DC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71453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1D823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BD87B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AFBC0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70763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C4DB0D5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1FA4B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A353E4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7A3FA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8D745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57F2C7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2ADA1A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0C39E2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23C085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BC23A8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54D5B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3C248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F7085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AC7A1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78FEA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730F5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63778044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B85C4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5BF1D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FDAF41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DD1F7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B19AC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630550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5DF086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0" w:type="dxa"/>
            <w:noWrap/>
            <w:hideMark/>
          </w:tcPr>
          <w:p w14:paraId="6F5522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00B3C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A2C5F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3690A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FC581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6F5EA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33700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0276C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6FBAD993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A8095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1F0956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5A0ED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9B9D5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943BD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26D241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6B1701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0" w:type="dxa"/>
            <w:noWrap/>
            <w:hideMark/>
          </w:tcPr>
          <w:p w14:paraId="6C9C44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20EC5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BB8864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104BE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E1559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41D607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609AF4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C96C9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63759DB6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E39E1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D88EFC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9638A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AC5F9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7FC57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56C6E61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2775A7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0" w:type="dxa"/>
            <w:noWrap/>
            <w:hideMark/>
          </w:tcPr>
          <w:p w14:paraId="67A959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6D22A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7A3C58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0DCDA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3A700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8CC8E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A8BE1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3565E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29856F1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23037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EC238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BEF2D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1AFF6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6A309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67BABD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02106F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0" w:type="dxa"/>
            <w:noWrap/>
            <w:hideMark/>
          </w:tcPr>
          <w:p w14:paraId="4B9C63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996BA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67049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CB149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8618D0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16B6D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151D7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BC2287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68A506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94C4E5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F6643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14909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A10BA1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EBF47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3B1BDA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3697728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0" w:type="dxa"/>
            <w:noWrap/>
            <w:hideMark/>
          </w:tcPr>
          <w:p w14:paraId="6B1139D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EE60C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A8911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7619B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6896A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0BDFF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40395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88878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48124D2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33BC0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64C78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EC41B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45A50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7D680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0AFA4B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3F2BBD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70" w:type="dxa"/>
            <w:noWrap/>
            <w:hideMark/>
          </w:tcPr>
          <w:p w14:paraId="0C1E612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48302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10475D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32A9F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53270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B07A52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F56B0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BCAF7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37F6AA0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96E6B4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C1728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F82A4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1E3A0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48703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1A91A5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60991D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70" w:type="dxa"/>
            <w:noWrap/>
            <w:hideMark/>
          </w:tcPr>
          <w:p w14:paraId="6CFB21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9399B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1FD58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F4285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600ED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C9420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9A0B8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5C28B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408679F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A2A60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6BD648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AC77B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1E21D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A8EF74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19B0FF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3650B2A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70" w:type="dxa"/>
            <w:noWrap/>
            <w:hideMark/>
          </w:tcPr>
          <w:p w14:paraId="50E3AB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9261CD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62E2F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4EFFC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5C97A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7A20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12CC1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D11EE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54BBF5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17C10F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923" w:type="dxa"/>
            <w:noWrap/>
            <w:hideMark/>
          </w:tcPr>
          <w:p w14:paraId="6FA36A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B455E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F58120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0B76A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278674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6C3EB9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70" w:type="dxa"/>
            <w:noWrap/>
            <w:hideMark/>
          </w:tcPr>
          <w:p w14:paraId="3D63F9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F65B8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C5752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D0286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4ECDB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DBF8C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686C38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1ABC4F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68CD4F43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5F8DA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6E915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6E2321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EA95CE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25DBF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718DD9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69DD3A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70" w:type="dxa"/>
            <w:noWrap/>
            <w:hideMark/>
          </w:tcPr>
          <w:p w14:paraId="67293C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40BAE1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F22B8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2106BF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B09FC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093249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69457D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29E8F3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4D1C8CA2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766AFA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96E87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041783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AAE91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61C56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1" w:type="dxa"/>
            <w:noWrap/>
            <w:hideMark/>
          </w:tcPr>
          <w:p w14:paraId="183F290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923" w:type="dxa"/>
            <w:noWrap/>
            <w:hideMark/>
          </w:tcPr>
          <w:p w14:paraId="4A149E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70" w:type="dxa"/>
            <w:noWrap/>
            <w:hideMark/>
          </w:tcPr>
          <w:p w14:paraId="1407A8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4C630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235A5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F1EA7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7614D5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1858D8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236558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0206775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0EAF9D22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B4C08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EF8C6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8D6B1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F65E0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25472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5CC73B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62329A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4A64B6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4CBEC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E3FFB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7A322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86A8C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AAF0C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9137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6156A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BEF9A6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22BE6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939DC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BBB33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7B05AC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39836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51709A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67E523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5C9B6B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185781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85DDC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3D897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73E2E1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77C0F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7C38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18A26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E46E8F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20428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483775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2868A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E71C30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D54A21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32DB8F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2C1BC8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0D99C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75637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19A9CF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3843C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31EFC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6BBCA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532B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AC4E3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FC266A1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164795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68FD32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6A348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1184A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BE147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4C7E26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1E9A80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283480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12F273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90058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D4EFE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A89A3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5860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27A69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D3EDD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2149501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FE837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A9BBF4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406EA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8558E1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537DC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1B14AD7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034EA5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7B40B2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C0D52F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63587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E891C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D093E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6A937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4D5E1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C36818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DCDAEEC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AA503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779CD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6C58E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3F630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6AFD2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122D57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708548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0" w:type="dxa"/>
            <w:noWrap/>
            <w:hideMark/>
          </w:tcPr>
          <w:p w14:paraId="443CC1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9D576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D42EC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B8732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CB12C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4169F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2FA6B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BFCD6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DEAD7F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6BC4B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0974D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78C6C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132CA0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47C139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0708DE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7A4224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0" w:type="dxa"/>
            <w:noWrap/>
            <w:hideMark/>
          </w:tcPr>
          <w:p w14:paraId="567B21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CD0E5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4F3C6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705E7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8303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2B9C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5228C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96BF6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495A95F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56C5B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8F2A0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F04D9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82331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91CF1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16669D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79A93C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0" w:type="dxa"/>
            <w:noWrap/>
            <w:hideMark/>
          </w:tcPr>
          <w:p w14:paraId="6C7AB4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A67C5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A06655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26A8C9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C9FD8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B47D5D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DE44C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A5908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BA87F97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C8F57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420F9B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BDA0F5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78BA2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2E2E20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4505E3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0DF113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0" w:type="dxa"/>
            <w:noWrap/>
            <w:hideMark/>
          </w:tcPr>
          <w:p w14:paraId="747F20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C008F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C7C78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E3A02C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28A9F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B265A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96725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5229B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A0E9C45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A33A7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A9CD7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DF77B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A5B89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4B3D4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31DE56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3999E20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0" w:type="dxa"/>
            <w:noWrap/>
            <w:hideMark/>
          </w:tcPr>
          <w:p w14:paraId="5F805A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A13BF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2B92C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4E23B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623EB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B13DC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3F19B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6E2E8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C54395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D8DEA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486BAA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5758F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A00D10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C601D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4E4F68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5772B70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70" w:type="dxa"/>
            <w:noWrap/>
            <w:hideMark/>
          </w:tcPr>
          <w:p w14:paraId="66E3D4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D59D1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9C850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4C465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67C8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18879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BB248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18BD41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65F4083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628A7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0A645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5C44E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70D4D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47534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3F7E4D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6B79FD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70" w:type="dxa"/>
            <w:noWrap/>
            <w:hideMark/>
          </w:tcPr>
          <w:p w14:paraId="42083B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0F03ED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BA720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58E5F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1E3F07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08DEF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02A30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6DA60D7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E4E5C96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F3A9E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6F0ED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3DEBD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323C7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EB0E5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0358F1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06317B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70" w:type="dxa"/>
            <w:noWrap/>
            <w:hideMark/>
          </w:tcPr>
          <w:p w14:paraId="3353D0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17859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10BA4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6BB76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0C27F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0AC39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6A15801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55DEC5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38357761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F42CB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40887B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EE95C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98363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093B8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6E17A3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1BEE77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70" w:type="dxa"/>
            <w:noWrap/>
            <w:hideMark/>
          </w:tcPr>
          <w:p w14:paraId="267381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84BF7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55FEF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C6F53D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EF9B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4430FD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266D4A7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49CF7E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5972F3A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6318D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60EF3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6A104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A42950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75CE65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41FE8B6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5D36AD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70" w:type="dxa"/>
            <w:noWrap/>
            <w:hideMark/>
          </w:tcPr>
          <w:p w14:paraId="15AE0B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10341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4F92C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634DB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4CAC76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4250FFB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386E80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0238D5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386EECA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9FA4D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2848CF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21FF8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F8C54F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15A5314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1" w:type="dxa"/>
            <w:noWrap/>
            <w:hideMark/>
          </w:tcPr>
          <w:p w14:paraId="7D6009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923" w:type="dxa"/>
            <w:noWrap/>
            <w:hideMark/>
          </w:tcPr>
          <w:p w14:paraId="684E8B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70" w:type="dxa"/>
            <w:noWrap/>
            <w:hideMark/>
          </w:tcPr>
          <w:p w14:paraId="2847A5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FA89F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30063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0FE2BD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51E582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6CCFDB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7D2D7E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556C57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519D8F35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27A0B0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F05DA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E8E85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CAAF5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58E481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4E70D05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58F614C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738777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F05E9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0EE11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82375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37112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3EE9B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3C9D1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087B7A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0D7272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48BC2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0B7C8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593C10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061CE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33979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5F0282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7E55E2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3FCC61A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ECC53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FA2FF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B27A9F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BAF85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79C93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CCA2D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34388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49A158D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906E3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84EE2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5541A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68B42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78BB9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765A4A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00DDDA5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A0E75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7B8E2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AD80CE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D7386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40490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18D2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953DE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17946B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760680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63971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4C42CF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4FCF3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71D94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4D621F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25E15D5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51C79C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71D7C4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D8F0D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40AB46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9B6AD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029083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12E08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1603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927A0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327D8A2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88407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C0E3E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97826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168D36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D82584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0C826B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027310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134FE1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A87B6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35F8B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36E0C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FE4C2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61538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720F1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5D122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85D4847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AAEB5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B745E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A55D2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98236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3834BD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3F0154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3103E02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0" w:type="dxa"/>
            <w:noWrap/>
            <w:hideMark/>
          </w:tcPr>
          <w:p w14:paraId="7CBB24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26C08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59C17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04E56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66EA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F373E2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559210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75524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C4AFD77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DAAA4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6678C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D76ED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678C3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1F8E29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341909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3F9BD1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0" w:type="dxa"/>
            <w:noWrap/>
            <w:hideMark/>
          </w:tcPr>
          <w:p w14:paraId="57D33F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E2DAB5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9136B4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9070C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E6A4F6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F75A3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F0E20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C1492A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0DF0AA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3EA8E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85D4D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E6AA3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C12A8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2E77A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1557D6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65BFF0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0" w:type="dxa"/>
            <w:noWrap/>
            <w:hideMark/>
          </w:tcPr>
          <w:p w14:paraId="0F6C31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4AA49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3D1B65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F4E27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44708D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42C20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BEA0E1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D2ADF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4B68BD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7A98A0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E2120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7D7C0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AFD31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E57F5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5F756D4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36EF46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0" w:type="dxa"/>
            <w:noWrap/>
            <w:hideMark/>
          </w:tcPr>
          <w:p w14:paraId="1463AAA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E958F2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AA162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C4002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EB69E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EFD8F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08446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D80793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05B0AA6E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A20A4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923" w:type="dxa"/>
            <w:noWrap/>
            <w:hideMark/>
          </w:tcPr>
          <w:p w14:paraId="5154C9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CD35EB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3E66A1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98141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3EB81E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388787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0" w:type="dxa"/>
            <w:noWrap/>
            <w:hideMark/>
          </w:tcPr>
          <w:p w14:paraId="42782A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700A9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F6187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B9438A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04F69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18536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E99265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460EE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6802840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586FA0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633B87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9395F3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9077A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EE43A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04A7C8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33B3ADB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70" w:type="dxa"/>
            <w:noWrap/>
            <w:hideMark/>
          </w:tcPr>
          <w:p w14:paraId="0F1B0D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BE2F7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D2B41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F87234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61D0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987EF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EFCD6C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4C9384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</w:tr>
      <w:tr w:rsidR="00634D67" w:rsidRPr="00634D67" w14:paraId="5C8B150D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D94E4C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419BC1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A5102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0DC2A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94DAE3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042173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125642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70" w:type="dxa"/>
            <w:noWrap/>
            <w:hideMark/>
          </w:tcPr>
          <w:p w14:paraId="123055D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35B16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87AA8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49A6B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3190F4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36C750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62D284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411EFAD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511092A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EB37D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6F482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D4578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D3F7B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77DEF1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45495FD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2AEE1D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70" w:type="dxa"/>
            <w:noWrap/>
            <w:hideMark/>
          </w:tcPr>
          <w:p w14:paraId="0BE088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FDCC1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300401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BA80F3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95DA9A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2941FC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638FFB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25A549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6C6ECE84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3D727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00A860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EC41C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47D749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BEE591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1" w:type="dxa"/>
            <w:noWrap/>
            <w:hideMark/>
          </w:tcPr>
          <w:p w14:paraId="01DC7C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923" w:type="dxa"/>
            <w:noWrap/>
            <w:hideMark/>
          </w:tcPr>
          <w:p w14:paraId="02A04C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70" w:type="dxa"/>
            <w:noWrap/>
            <w:hideMark/>
          </w:tcPr>
          <w:p w14:paraId="5A9B389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FD66F1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07166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96ABB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EA212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0AB5822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704DD8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922" w:type="dxa"/>
            <w:noWrap/>
            <w:hideMark/>
          </w:tcPr>
          <w:p w14:paraId="757A35C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2C2B3EBD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1F57E1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1F2ED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F93190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933C5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22A0D6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5250758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73BA22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46CE1DE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C5DE3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90015C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351895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A0E41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FEAC1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C0164F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C8A2E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F9CDECC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2129C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F00F09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21A59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7F5AB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6CFAC9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281D964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121B88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455EB3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D226C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CBB43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72BBE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43888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7DE1E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F3A17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2ADC64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F5E79C5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01C10C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FBB6B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4056D6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F436A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84A452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644CD87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731936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94CD4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383B9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F6F98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742C0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6DC2F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815F8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DF27FE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B22C1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F14469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5672497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9793E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B59367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88C641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CE91B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45D4BA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0D1080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4D104A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50338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78DBE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3CE62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FB486C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BA2E10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2A06D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F82FC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6D53D5C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7E50E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95D05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0AF7B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7337C7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D3A8A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29E0C7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2F3FAE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3923EF8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2AA1F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37F01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A6188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ACE5D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9EDED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7C6C86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002CF3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203599BC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D9FE9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AC745D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9CEE2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0C31F9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489F71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27D4AAB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24A6A6B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0" w:type="dxa"/>
            <w:noWrap/>
            <w:hideMark/>
          </w:tcPr>
          <w:p w14:paraId="2856B2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0FA0C1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3AFC1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8AC91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F5E61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2C13EC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A9221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31ED0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67F516D1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35789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040FD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85994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F95AB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BDE803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21E89A7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737B7A5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0" w:type="dxa"/>
            <w:noWrap/>
            <w:hideMark/>
          </w:tcPr>
          <w:p w14:paraId="63120A2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461CD91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BC0BCB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0C149A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D6ED7C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057D1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4135C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5D7EE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678C370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07936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52420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55F71F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4807E4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079C2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6A2134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16F4B62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0" w:type="dxa"/>
            <w:noWrap/>
            <w:hideMark/>
          </w:tcPr>
          <w:p w14:paraId="44FDE4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B3950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0E27C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BD988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34CF4A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A52E96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9D232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FF57B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D3B9BEC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928A14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6BFD3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8112EC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63D89F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1E205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56F7BB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78F096C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0" w:type="dxa"/>
            <w:noWrap/>
            <w:hideMark/>
          </w:tcPr>
          <w:p w14:paraId="40D5964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CF2118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D985B8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8FC86A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AC5FC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86DBF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054D6A4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05F258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</w:tr>
      <w:tr w:rsidR="00634D67" w:rsidRPr="00634D67" w14:paraId="5C68FB7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2D974E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B6625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8BD1F1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0A5EC49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0A9C6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3C35D12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77A678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0" w:type="dxa"/>
            <w:noWrap/>
            <w:hideMark/>
          </w:tcPr>
          <w:p w14:paraId="4861EA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F686A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3CB32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5597B5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4DDEEA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11A72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7E95A1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4D62A5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2BD29D2C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28488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187E3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524B39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C0B40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6BA91D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1" w:type="dxa"/>
            <w:noWrap/>
            <w:hideMark/>
          </w:tcPr>
          <w:p w14:paraId="3E78BD3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923" w:type="dxa"/>
            <w:noWrap/>
            <w:hideMark/>
          </w:tcPr>
          <w:p w14:paraId="38FED8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70" w:type="dxa"/>
            <w:noWrap/>
            <w:hideMark/>
          </w:tcPr>
          <w:p w14:paraId="23C33B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3BB4CD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37E8A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8A464E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5BF3A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2435DD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418D01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5991075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634D67" w:rsidRPr="00634D67" w14:paraId="2813D5D4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9E4664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A3525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43F66D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FD3A22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500F6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1" w:type="dxa"/>
            <w:noWrap/>
            <w:hideMark/>
          </w:tcPr>
          <w:p w14:paraId="210B01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923" w:type="dxa"/>
            <w:noWrap/>
            <w:hideMark/>
          </w:tcPr>
          <w:p w14:paraId="3E57CC8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494E48C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B4B16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AABBB7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942B0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8183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9AE8D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872DF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9FB485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4594FE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BFEE8C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D34EE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29DB8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7BBD4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BD12F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1" w:type="dxa"/>
            <w:noWrap/>
            <w:hideMark/>
          </w:tcPr>
          <w:p w14:paraId="732527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923" w:type="dxa"/>
            <w:noWrap/>
            <w:hideMark/>
          </w:tcPr>
          <w:p w14:paraId="736BC5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0873B3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9ABDB5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310B91F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3EAC0D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FF5B0D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F8EA1D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DE39EA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04B50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C232AE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215BE0E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CD00B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465A5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A7D121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B2C0F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1" w:type="dxa"/>
            <w:noWrap/>
            <w:hideMark/>
          </w:tcPr>
          <w:p w14:paraId="145C0AE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923" w:type="dxa"/>
            <w:noWrap/>
            <w:hideMark/>
          </w:tcPr>
          <w:p w14:paraId="2A1B12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BA4059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E764AB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B1C38F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4C3808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B26987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2B46D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EDC27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ED3BD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446F1558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C324DB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0DD39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2024E1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D79E0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57A6982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1" w:type="dxa"/>
            <w:noWrap/>
            <w:hideMark/>
          </w:tcPr>
          <w:p w14:paraId="2D2790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923" w:type="dxa"/>
            <w:noWrap/>
            <w:hideMark/>
          </w:tcPr>
          <w:p w14:paraId="61E99A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59D61EA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6633C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8072F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36C3CB4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05A8A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C7F7E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21786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B8E7D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72525A6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4929A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3748748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1ABF7C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D4E3E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DB701E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1" w:type="dxa"/>
            <w:noWrap/>
            <w:hideMark/>
          </w:tcPr>
          <w:p w14:paraId="20CFEC7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923" w:type="dxa"/>
            <w:noWrap/>
            <w:hideMark/>
          </w:tcPr>
          <w:p w14:paraId="63AFF92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70F56E0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28A28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5948637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91CE9E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5453D2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C48920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718119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1683E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5274C452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4722361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0681A9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74621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891B8E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9703EC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1" w:type="dxa"/>
            <w:noWrap/>
            <w:hideMark/>
          </w:tcPr>
          <w:p w14:paraId="52253A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923" w:type="dxa"/>
            <w:noWrap/>
            <w:hideMark/>
          </w:tcPr>
          <w:p w14:paraId="7945E5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70" w:type="dxa"/>
            <w:noWrap/>
            <w:hideMark/>
          </w:tcPr>
          <w:p w14:paraId="097EC1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EC72D5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A22BA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168B2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689BFF6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3A2CB3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75BF0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7D30C1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70547FE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49C68B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F69EFA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E1C86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275B27F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F1970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1" w:type="dxa"/>
            <w:noWrap/>
            <w:hideMark/>
          </w:tcPr>
          <w:p w14:paraId="3DF4E7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923" w:type="dxa"/>
            <w:noWrap/>
            <w:hideMark/>
          </w:tcPr>
          <w:p w14:paraId="776A8A5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70" w:type="dxa"/>
            <w:noWrap/>
            <w:hideMark/>
          </w:tcPr>
          <w:p w14:paraId="4D49CE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239036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E8832D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A12D6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3FC6F3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4E6EBF6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09B2CF5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2BC99B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</w:tr>
      <w:tr w:rsidR="00634D67" w:rsidRPr="00634D67" w14:paraId="294F6FDB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74BC4C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6D4E3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601D21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89DDC9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B24850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1" w:type="dxa"/>
            <w:noWrap/>
            <w:hideMark/>
          </w:tcPr>
          <w:p w14:paraId="0310B7F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923" w:type="dxa"/>
            <w:noWrap/>
            <w:hideMark/>
          </w:tcPr>
          <w:p w14:paraId="336E1E5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70" w:type="dxa"/>
            <w:noWrap/>
            <w:hideMark/>
          </w:tcPr>
          <w:p w14:paraId="228F2F3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A12937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5B0113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E90AA9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7EEE48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6515CC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4A60E27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01DD7EA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69D1E4B5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6782F31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25B46B4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5839BC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4FB916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72062F8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1" w:type="dxa"/>
            <w:noWrap/>
            <w:hideMark/>
          </w:tcPr>
          <w:p w14:paraId="725930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923" w:type="dxa"/>
            <w:noWrap/>
            <w:hideMark/>
          </w:tcPr>
          <w:p w14:paraId="62B6851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0F1D3FA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01F407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9F8A6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530895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B528A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78961B3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19F0B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D79197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170095EF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43FD9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1090BCF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BAD338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5E9DC0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4EB99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1" w:type="dxa"/>
            <w:noWrap/>
            <w:hideMark/>
          </w:tcPr>
          <w:p w14:paraId="3D6F419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923" w:type="dxa"/>
            <w:noWrap/>
            <w:hideMark/>
          </w:tcPr>
          <w:p w14:paraId="7033351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778960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6C44BC6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3FD1CB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4043EC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08E431E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5A8E6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6E1512E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983F95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</w:tr>
      <w:tr w:rsidR="00634D67" w:rsidRPr="00634D67" w14:paraId="3D388DE4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C84AED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59335C3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2265B77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333B67D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090C156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1" w:type="dxa"/>
            <w:noWrap/>
            <w:hideMark/>
          </w:tcPr>
          <w:p w14:paraId="2F9EBA6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923" w:type="dxa"/>
            <w:noWrap/>
            <w:hideMark/>
          </w:tcPr>
          <w:p w14:paraId="7762106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081B48F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19CAB24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1025138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796AC01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0F5805F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EEA169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570B53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3FE487B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</w:tr>
      <w:tr w:rsidR="00634D67" w:rsidRPr="00634D67" w14:paraId="24EC394C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3DA8460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B948C4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0CD78AE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43F81EB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0BF8D8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1" w:type="dxa"/>
            <w:noWrap/>
            <w:hideMark/>
          </w:tcPr>
          <w:p w14:paraId="6FA44FB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923" w:type="dxa"/>
            <w:noWrap/>
            <w:hideMark/>
          </w:tcPr>
          <w:p w14:paraId="0D935F7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70" w:type="dxa"/>
            <w:noWrap/>
            <w:hideMark/>
          </w:tcPr>
          <w:p w14:paraId="69C1805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3F6560F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2F46025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2BD524FE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2AF8E62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29A1999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378E1DA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621399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</w:tr>
      <w:tr w:rsidR="00634D67" w:rsidRPr="00634D67" w14:paraId="502407D6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55EDFC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3BC37A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16AFD16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7200CD5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23D308B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71" w:type="dxa"/>
            <w:noWrap/>
            <w:hideMark/>
          </w:tcPr>
          <w:p w14:paraId="7201C9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923" w:type="dxa"/>
            <w:noWrap/>
            <w:hideMark/>
          </w:tcPr>
          <w:p w14:paraId="49ABFEC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70" w:type="dxa"/>
            <w:noWrap/>
            <w:hideMark/>
          </w:tcPr>
          <w:p w14:paraId="66592FE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0690233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62A49EF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07378B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922" w:type="dxa"/>
            <w:noWrap/>
            <w:hideMark/>
          </w:tcPr>
          <w:p w14:paraId="48EA0E0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5628A8F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70E7BD3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0552AF8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7065B859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114D6F0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62A8B0D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7C95E1E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1D08500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62F31926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1" w:type="dxa"/>
            <w:noWrap/>
            <w:hideMark/>
          </w:tcPr>
          <w:p w14:paraId="2318A3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923" w:type="dxa"/>
            <w:noWrap/>
            <w:hideMark/>
          </w:tcPr>
          <w:p w14:paraId="033C471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70" w:type="dxa"/>
            <w:noWrap/>
            <w:hideMark/>
          </w:tcPr>
          <w:p w14:paraId="3A7FF99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5A973DE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772F6152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6FB577C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922" w:type="dxa"/>
            <w:noWrap/>
            <w:hideMark/>
          </w:tcPr>
          <w:p w14:paraId="1FC10A3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4BB1189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6408954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853580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634D67" w:rsidRPr="00634D67" w14:paraId="5224319A" w14:textId="77777777" w:rsidTr="00634D67">
        <w:trPr>
          <w:trHeight w:val="285"/>
        </w:trPr>
        <w:tc>
          <w:tcPr>
            <w:tcW w:w="923" w:type="dxa"/>
            <w:noWrap/>
            <w:hideMark/>
          </w:tcPr>
          <w:p w14:paraId="095E0F1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23" w:type="dxa"/>
            <w:noWrap/>
            <w:hideMark/>
          </w:tcPr>
          <w:p w14:paraId="7874C5D4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23" w:type="dxa"/>
            <w:noWrap/>
            <w:hideMark/>
          </w:tcPr>
          <w:p w14:paraId="32D6613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923" w:type="dxa"/>
            <w:noWrap/>
            <w:hideMark/>
          </w:tcPr>
          <w:p w14:paraId="655D0127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923" w:type="dxa"/>
            <w:noWrap/>
            <w:hideMark/>
          </w:tcPr>
          <w:p w14:paraId="3C022483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71" w:type="dxa"/>
            <w:noWrap/>
            <w:hideMark/>
          </w:tcPr>
          <w:p w14:paraId="393F8C48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923" w:type="dxa"/>
            <w:noWrap/>
            <w:hideMark/>
          </w:tcPr>
          <w:p w14:paraId="55F58610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70" w:type="dxa"/>
            <w:noWrap/>
            <w:hideMark/>
          </w:tcPr>
          <w:p w14:paraId="472500D5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22" w:type="dxa"/>
            <w:noWrap/>
            <w:hideMark/>
          </w:tcPr>
          <w:p w14:paraId="719DD03B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70" w:type="dxa"/>
            <w:noWrap/>
            <w:hideMark/>
          </w:tcPr>
          <w:p w14:paraId="4E4A5401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922" w:type="dxa"/>
            <w:noWrap/>
            <w:hideMark/>
          </w:tcPr>
          <w:p w14:paraId="14858BD9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922" w:type="dxa"/>
            <w:noWrap/>
            <w:hideMark/>
          </w:tcPr>
          <w:p w14:paraId="6252C35F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922" w:type="dxa"/>
            <w:noWrap/>
            <w:hideMark/>
          </w:tcPr>
          <w:p w14:paraId="1C1DEE8D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4355654C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922" w:type="dxa"/>
            <w:noWrap/>
            <w:hideMark/>
          </w:tcPr>
          <w:p w14:paraId="3E1BF8CA" w14:textId="77777777" w:rsidR="00634D67" w:rsidRPr="00634D67" w:rsidRDefault="00634D67" w:rsidP="00634D67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634D67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</w:tbl>
    <w:p w14:paraId="36ECC990" w14:textId="7A069309" w:rsidR="00D6376B" w:rsidRDefault="00D6376B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p w14:paraId="662A9FEA" w14:textId="4F3BA978" w:rsidR="00D6376B" w:rsidRDefault="00D6376B" w:rsidP="00D6376B">
      <w:pPr>
        <w:pStyle w:val="1"/>
      </w:pPr>
      <w:r>
        <w:t xml:space="preserve">Annex D: </w:t>
      </w:r>
      <w:r w:rsidR="00392384">
        <w:t>O</w:t>
      </w:r>
      <w:r w:rsidR="0018056F">
        <w:t>uter</w:t>
      </w:r>
      <w:r>
        <w:t xml:space="preserve"> </w:t>
      </w:r>
      <w:r w:rsidR="00854D76">
        <w:t>c</w:t>
      </w:r>
      <w:r w:rsidR="00392384">
        <w:t xml:space="preserve">ontig RB /DFT-S-OFDM </w:t>
      </w:r>
      <w:r>
        <w:t>MPR simulation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44"/>
        <w:gridCol w:w="944"/>
        <w:gridCol w:w="944"/>
        <w:gridCol w:w="944"/>
        <w:gridCol w:w="944"/>
        <w:gridCol w:w="944"/>
        <w:gridCol w:w="945"/>
        <w:gridCol w:w="945"/>
        <w:gridCol w:w="945"/>
        <w:gridCol w:w="1057"/>
        <w:gridCol w:w="945"/>
        <w:gridCol w:w="945"/>
        <w:gridCol w:w="945"/>
        <w:gridCol w:w="945"/>
        <w:gridCol w:w="945"/>
      </w:tblGrid>
      <w:tr w:rsidR="00F91820" w:rsidRPr="00F91820" w14:paraId="1EE4E859" w14:textId="77777777" w:rsidTr="00F91820">
        <w:trPr>
          <w:trHeight w:val="285"/>
        </w:trPr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67829F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val="en-US"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CBW1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1937C0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CBW2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0AE58A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NRB1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22F48D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NRB2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1ADA4F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LCRB1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44165D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RBSTART1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28FD1E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LCRB2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11835A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RBSTART2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774097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SCS</w:t>
            </w:r>
          </w:p>
        </w:tc>
        <w:tc>
          <w:tcPr>
            <w:tcW w:w="1213" w:type="dxa"/>
            <w:shd w:val="clear" w:color="auto" w:fill="3B3838" w:themeFill="background2" w:themeFillShade="40"/>
            <w:noWrap/>
            <w:hideMark/>
          </w:tcPr>
          <w:p w14:paraId="03F8B9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b/>
                <w:bCs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b/>
                <w:bCs/>
                <w:sz w:val="16"/>
                <w:lang w:eastAsia="zh-CN"/>
              </w:rPr>
              <w:t>Inner/Outer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77F789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sz w:val="16"/>
                <w:lang w:eastAsia="zh-CN"/>
              </w:rPr>
              <w:t>pi/2 BPSK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6E5726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sz w:val="16"/>
                <w:lang w:eastAsia="zh-CN"/>
              </w:rPr>
              <w:t>QPSK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206211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sz w:val="16"/>
                <w:lang w:eastAsia="zh-CN"/>
              </w:rPr>
              <w:t>16QAM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6D3DB0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sz w:val="16"/>
                <w:lang w:eastAsia="zh-CN"/>
              </w:rPr>
              <w:t>64QAM</w:t>
            </w:r>
          </w:p>
        </w:tc>
        <w:tc>
          <w:tcPr>
            <w:tcW w:w="1080" w:type="dxa"/>
            <w:shd w:val="clear" w:color="auto" w:fill="3B3838" w:themeFill="background2" w:themeFillShade="40"/>
            <w:noWrap/>
            <w:hideMark/>
          </w:tcPr>
          <w:p w14:paraId="7296D1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F91820">
              <w:rPr>
                <w:rFonts w:eastAsiaTheme="minorEastAsia" w:hint="eastAsia"/>
                <w:sz w:val="16"/>
                <w:lang w:eastAsia="zh-CN"/>
              </w:rPr>
              <w:t>256QAM</w:t>
            </w:r>
          </w:p>
        </w:tc>
      </w:tr>
      <w:tr w:rsidR="00F91820" w:rsidRPr="00F91820" w14:paraId="4CD933E2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EB26F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E6011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67FC0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0A5C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E7D2A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32CE28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A0672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508E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16DC0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A7949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F6A0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15.8 </w:t>
            </w:r>
          </w:p>
        </w:tc>
        <w:tc>
          <w:tcPr>
            <w:tcW w:w="1080" w:type="dxa"/>
            <w:noWrap/>
            <w:hideMark/>
          </w:tcPr>
          <w:p w14:paraId="056A97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5482D2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1CF8B1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BC2D7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2373F4CD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3A840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C872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CCED2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56D43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BB6D9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50BB7B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38C01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21EC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9743D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B5A53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34F16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15.8 </w:t>
            </w:r>
          </w:p>
        </w:tc>
        <w:tc>
          <w:tcPr>
            <w:tcW w:w="1080" w:type="dxa"/>
            <w:noWrap/>
            <w:hideMark/>
          </w:tcPr>
          <w:p w14:paraId="2C26C8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66EDE4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1.8 </w:t>
            </w:r>
          </w:p>
        </w:tc>
        <w:tc>
          <w:tcPr>
            <w:tcW w:w="1080" w:type="dxa"/>
            <w:noWrap/>
            <w:hideMark/>
          </w:tcPr>
          <w:p w14:paraId="4F713B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1.8 </w:t>
            </w:r>
          </w:p>
        </w:tc>
        <w:tc>
          <w:tcPr>
            <w:tcW w:w="1080" w:type="dxa"/>
            <w:noWrap/>
            <w:hideMark/>
          </w:tcPr>
          <w:p w14:paraId="460AB2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</w:tr>
      <w:tr w:rsidR="00F91820" w:rsidRPr="00F91820" w14:paraId="01024943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28331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06D5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7358B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C22CD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E3B38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80" w:type="dxa"/>
            <w:noWrap/>
            <w:hideMark/>
          </w:tcPr>
          <w:p w14:paraId="20E14E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E846B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92A92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1486E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C6E4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447F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5E730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1.7 </w:t>
            </w:r>
          </w:p>
        </w:tc>
        <w:tc>
          <w:tcPr>
            <w:tcW w:w="1080" w:type="dxa"/>
            <w:noWrap/>
            <w:hideMark/>
          </w:tcPr>
          <w:p w14:paraId="214694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2BBC40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2.2 </w:t>
            </w:r>
          </w:p>
        </w:tc>
        <w:tc>
          <w:tcPr>
            <w:tcW w:w="1080" w:type="dxa"/>
            <w:noWrap/>
            <w:hideMark/>
          </w:tcPr>
          <w:p w14:paraId="6FF40F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</w:tr>
      <w:tr w:rsidR="00F91820" w:rsidRPr="00F91820" w14:paraId="18D7A18C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FC13A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F6AB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C20AF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CEFC7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5D85F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080" w:type="dxa"/>
            <w:noWrap/>
            <w:hideMark/>
          </w:tcPr>
          <w:p w14:paraId="08DE01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7F105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46D10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71B71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D372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4E8B7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ECE17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1.7 </w:t>
            </w:r>
          </w:p>
        </w:tc>
        <w:tc>
          <w:tcPr>
            <w:tcW w:w="1080" w:type="dxa"/>
            <w:noWrap/>
            <w:hideMark/>
          </w:tcPr>
          <w:p w14:paraId="137926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2.3 </w:t>
            </w:r>
          </w:p>
        </w:tc>
        <w:tc>
          <w:tcPr>
            <w:tcW w:w="1080" w:type="dxa"/>
            <w:noWrap/>
            <w:hideMark/>
          </w:tcPr>
          <w:p w14:paraId="29D1A3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2.5 </w:t>
            </w:r>
          </w:p>
        </w:tc>
        <w:tc>
          <w:tcPr>
            <w:tcW w:w="1080" w:type="dxa"/>
            <w:noWrap/>
            <w:hideMark/>
          </w:tcPr>
          <w:p w14:paraId="6A7155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2.8 </w:t>
            </w:r>
          </w:p>
        </w:tc>
      </w:tr>
      <w:tr w:rsidR="00F91820" w:rsidRPr="00F91820" w14:paraId="4187A0F4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35D2D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8AA90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2647A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3ADAA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86D86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CE012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B4188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C10F3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148D3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EC5B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7764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64BE0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7EEB0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7AF65A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57FA89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2.3 </w:t>
            </w:r>
          </w:p>
        </w:tc>
      </w:tr>
      <w:tr w:rsidR="00F91820" w:rsidRPr="00F91820" w14:paraId="514A1762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0B3676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7D24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2DF20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50143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C7746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81</w:t>
            </w:r>
          </w:p>
        </w:tc>
        <w:tc>
          <w:tcPr>
            <w:tcW w:w="1080" w:type="dxa"/>
            <w:noWrap/>
            <w:hideMark/>
          </w:tcPr>
          <w:p w14:paraId="56E446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E6995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3AA31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33C5A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D6A82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A2319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F9D20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29EDCA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2270DD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5EFDFF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6E5477C2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26FFD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5309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5B040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A3AC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32DBD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CBBEF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0E59A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3615F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98EE6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3059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BDB55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8610E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E7DBC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8A9BB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6297A2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5DC4E51C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98341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B8772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63259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9D3A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ED68E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96</w:t>
            </w:r>
          </w:p>
        </w:tc>
        <w:tc>
          <w:tcPr>
            <w:tcW w:w="1080" w:type="dxa"/>
            <w:noWrap/>
            <w:hideMark/>
          </w:tcPr>
          <w:p w14:paraId="48178C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A82C9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774D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9E799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4EA5E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E3B3A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1458E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477C3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5195BA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783329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2F0E51CF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59657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A8FF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57118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EC6AC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6D223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B329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25224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443A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8826F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F0B67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8212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FFA40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E8963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7CAD3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7B2AAB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51E2A2BC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536546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59B6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FB5AE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EF99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DE764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108</w:t>
            </w:r>
          </w:p>
        </w:tc>
        <w:tc>
          <w:tcPr>
            <w:tcW w:w="1080" w:type="dxa"/>
            <w:noWrap/>
            <w:hideMark/>
          </w:tcPr>
          <w:p w14:paraId="5116D0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3515A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30E0E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D6173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A61C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98B9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F0A68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D5B2E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E181B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4DD079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4FB43ABD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E89E9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BC160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4AE02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29E4C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DE428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4EC26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293FC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2565B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60ACA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70E98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5EB39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C0718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74714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CE47C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496FE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7B404074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503E37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F671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26A22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C932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DA763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125</w:t>
            </w:r>
          </w:p>
        </w:tc>
        <w:tc>
          <w:tcPr>
            <w:tcW w:w="1080" w:type="dxa"/>
            <w:noWrap/>
            <w:hideMark/>
          </w:tcPr>
          <w:p w14:paraId="19B0C8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E03BF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D852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5DA11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E946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4662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82D74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2EAA1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E3DC9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36BD7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52540946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AF597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ABB4E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EC52E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86F9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E19FF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665FC5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325E3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959D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9D4E9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1433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A0FAB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624A9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78149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5F5EC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68DA0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31767B90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CF49F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862F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9EA7E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F3A8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58D30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648D48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B27F8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7648B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73A3A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FE2D4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C0DA5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28605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A8F4B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649F1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DC8F5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16A40625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96F03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F29E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0B96C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8260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8C971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73203F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73CBC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020B4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1B8EA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0897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AA503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8D41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01213A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2C088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F5338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2D8E0424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D8C6B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15E6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6412F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DD3E1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480D7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2DE1F8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111D9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4C5D9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53CE0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8AA9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8B83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032F1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D5BBA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3209D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535D7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650A75CE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C41A4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51CB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6071B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B22B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33266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F9AFE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82353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48AE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55939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AEDDE2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26FFD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4B73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299D9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32897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743F4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691B196A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5D5647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20EBB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A2BBC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AD9BA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DCD00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C9FCB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94E17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89</w:t>
            </w:r>
          </w:p>
        </w:tc>
        <w:tc>
          <w:tcPr>
            <w:tcW w:w="1080" w:type="dxa"/>
            <w:noWrap/>
            <w:hideMark/>
          </w:tcPr>
          <w:p w14:paraId="13E1F6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5EA9AA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DEC2C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860DF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77C79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D4704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894AC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A9DF7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6D400602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FAAEF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A341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11AD7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DC43A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C17C4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E095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0E3D1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96</w:t>
            </w:r>
          </w:p>
        </w:tc>
        <w:tc>
          <w:tcPr>
            <w:tcW w:w="1080" w:type="dxa"/>
            <w:noWrap/>
            <w:hideMark/>
          </w:tcPr>
          <w:p w14:paraId="7EEAFA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178A40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DD241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1AA4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2B5D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5B1D8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2CD4E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9437D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7744CFA0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C3377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D7E74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738EA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854D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DE9F1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E44B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B20C8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107</w:t>
            </w:r>
          </w:p>
        </w:tc>
        <w:tc>
          <w:tcPr>
            <w:tcW w:w="1080" w:type="dxa"/>
            <w:noWrap/>
            <w:hideMark/>
          </w:tcPr>
          <w:p w14:paraId="63C27E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37795E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63BE5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D757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A52A4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F7546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12580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6D152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0B2060A6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5DE26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851C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BA2B0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4A43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B0DCF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D143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6142C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3EFA03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186C04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2E718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9ABD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976C8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CE5C6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603FC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1F0BA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0C0D5EF1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42874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1126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0092F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B817C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1810B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EAF05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B73D3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657841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51667C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3C8F6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9E97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23868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91274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413E8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AC17E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7CE2DE13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7FFE9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F9DF1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93DBC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07D41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03451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322D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A173B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89</w:t>
            </w:r>
          </w:p>
        </w:tc>
        <w:tc>
          <w:tcPr>
            <w:tcW w:w="1080" w:type="dxa"/>
            <w:noWrap/>
            <w:hideMark/>
          </w:tcPr>
          <w:p w14:paraId="4846F6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56328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1302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C6592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FC535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BA61D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EBD04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473E3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00605C34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66E83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B5B9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E8925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7464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24B0C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2854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A4A97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96</w:t>
            </w:r>
          </w:p>
        </w:tc>
        <w:tc>
          <w:tcPr>
            <w:tcW w:w="1080" w:type="dxa"/>
            <w:noWrap/>
            <w:hideMark/>
          </w:tcPr>
          <w:p w14:paraId="7AADED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D73E4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1B89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57B53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4245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463FB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AA314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D5F69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646AC76E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0BBDE9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FB82B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75AE2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4A2A8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F2B07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0CBC3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4074F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107</w:t>
            </w:r>
          </w:p>
        </w:tc>
        <w:tc>
          <w:tcPr>
            <w:tcW w:w="1080" w:type="dxa"/>
            <w:noWrap/>
            <w:hideMark/>
          </w:tcPr>
          <w:p w14:paraId="0790F3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5EDBA5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677F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C9DBB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A403E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9C64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3CAA3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FE9B8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2201AADE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F71BB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20BC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7FAEC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522E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BD464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1321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F079C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2039D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FC875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842D9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79D9F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450DC8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CC268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9296B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50954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2A2B8561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504C7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64D8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EC9F0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41DA2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FE8E2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4649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790D0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09A98E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8C69A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2A22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980B8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A3FC4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B6FDA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D2226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21BA8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7CCF5855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2A89D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B2DB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DA49D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3663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489DC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D15D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5FC00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89</w:t>
            </w:r>
          </w:p>
        </w:tc>
        <w:tc>
          <w:tcPr>
            <w:tcW w:w="1080" w:type="dxa"/>
            <w:noWrap/>
            <w:hideMark/>
          </w:tcPr>
          <w:p w14:paraId="4F9B51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1491DC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AC743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98782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E97B0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C68BA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8C194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563B2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43CF1511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97CAA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A0AA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4C514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7C360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D4D09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F8159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0527B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96</w:t>
            </w:r>
          </w:p>
        </w:tc>
        <w:tc>
          <w:tcPr>
            <w:tcW w:w="1080" w:type="dxa"/>
            <w:noWrap/>
            <w:hideMark/>
          </w:tcPr>
          <w:p w14:paraId="1758EA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91B3E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3D2D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6F631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DE061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418C7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59B88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ACF0A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39594AD4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A680C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B3CC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0C035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C23D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EB878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FED3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C0666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107</w:t>
            </w:r>
          </w:p>
        </w:tc>
        <w:tc>
          <w:tcPr>
            <w:tcW w:w="1080" w:type="dxa"/>
            <w:noWrap/>
            <w:hideMark/>
          </w:tcPr>
          <w:p w14:paraId="3C99B8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703B2E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96A24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81712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83DF9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5CA6B4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278B4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BA523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5D2E446E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1987B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1D66B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9F11B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1A72A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51618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A8D3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6D703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21ABBF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54DC57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41590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A4B13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D2E8D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5DE680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EE022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79D6B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76380E58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53040D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7469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60361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B20D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BB5F6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ECED0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F2BD3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121</w:t>
            </w:r>
          </w:p>
        </w:tc>
        <w:tc>
          <w:tcPr>
            <w:tcW w:w="1080" w:type="dxa"/>
            <w:noWrap/>
            <w:hideMark/>
          </w:tcPr>
          <w:p w14:paraId="3F7029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CFFE9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0AF7E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791B1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B5550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2FF30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302AF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9066A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3058F988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5F8B44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CDBA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B7D9D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20C5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D56B2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21BEC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144E69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29F8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837BD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D7E1C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A15F1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6E7E6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696FA8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B9A65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D31F3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47204257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069AE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61B5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C6F2B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E5A0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755B7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E7729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1C746B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94591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CDCD0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E27D1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8AD6D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1.8 </w:t>
            </w:r>
          </w:p>
        </w:tc>
        <w:tc>
          <w:tcPr>
            <w:tcW w:w="1080" w:type="dxa"/>
            <w:noWrap/>
            <w:hideMark/>
          </w:tcPr>
          <w:p w14:paraId="1050AF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25D8C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9EA59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E8609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F91820" w:rsidRPr="00F91820" w14:paraId="679607E5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B9DDC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1732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EEBF7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D749B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D8180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6C3981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751B25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2D8800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59476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B8ECF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0AA98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BB740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02DD1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8C0B8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46A28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34AC162F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01B9B9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D079C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81A94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B9E9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D469F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96BD6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491F43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4F7C46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DADC5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7089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6594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1A108B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7C8F5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388C0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0457B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3FAE94EF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8DBDC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A008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76212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61E8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F1AAD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0D75DF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7E1A43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80" w:type="dxa"/>
            <w:noWrap/>
            <w:hideMark/>
          </w:tcPr>
          <w:p w14:paraId="509C8F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134EB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36C7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80E2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17569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053A3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3B72A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4EFD4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F91820" w:rsidRPr="00F91820" w14:paraId="728E885B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7946E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44F42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FB5A3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643B3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E4252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216529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40E7F5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201</w:t>
            </w:r>
          </w:p>
        </w:tc>
        <w:tc>
          <w:tcPr>
            <w:tcW w:w="1080" w:type="dxa"/>
            <w:noWrap/>
            <w:hideMark/>
          </w:tcPr>
          <w:p w14:paraId="1DC64F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BF69E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F3CE9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E544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C8245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CAC9A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4B932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FC7E4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694F541C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1120D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9197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8767C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4935B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419A5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06E338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560D58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215</w:t>
            </w:r>
          </w:p>
        </w:tc>
        <w:tc>
          <w:tcPr>
            <w:tcW w:w="1080" w:type="dxa"/>
            <w:noWrap/>
            <w:hideMark/>
          </w:tcPr>
          <w:p w14:paraId="591117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FAE65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6E46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9559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98538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6C855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E91C8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9D848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2CC128C1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35A98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5A3E5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BAD3B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FCE0B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E9784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55BC0F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2AB85A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218</w:t>
            </w:r>
          </w:p>
        </w:tc>
        <w:tc>
          <w:tcPr>
            <w:tcW w:w="1080" w:type="dxa"/>
            <w:noWrap/>
            <w:hideMark/>
          </w:tcPr>
          <w:p w14:paraId="7D78F2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401E4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ADE1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BAE2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09B17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8D04C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A0DF1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3FBC4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482251AD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09453D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06257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7B4F6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47305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BB13E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79BA1F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744483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224</w:t>
            </w:r>
          </w:p>
        </w:tc>
        <w:tc>
          <w:tcPr>
            <w:tcW w:w="1080" w:type="dxa"/>
            <w:noWrap/>
            <w:hideMark/>
          </w:tcPr>
          <w:p w14:paraId="0383A4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C3B6C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B13E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0AE2A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48FA7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609CE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14710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E615C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6D6EF7D1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7A442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398DF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AAFF8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BD9C6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C94E4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144</w:t>
            </w:r>
          </w:p>
        </w:tc>
        <w:tc>
          <w:tcPr>
            <w:tcW w:w="1080" w:type="dxa"/>
            <w:noWrap/>
            <w:hideMark/>
          </w:tcPr>
          <w:p w14:paraId="370CCE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129</w:t>
            </w:r>
          </w:p>
        </w:tc>
        <w:tc>
          <w:tcPr>
            <w:tcW w:w="1080" w:type="dxa"/>
            <w:noWrap/>
            <w:hideMark/>
          </w:tcPr>
          <w:p w14:paraId="0157B3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242</w:t>
            </w:r>
          </w:p>
        </w:tc>
        <w:tc>
          <w:tcPr>
            <w:tcW w:w="1080" w:type="dxa"/>
            <w:noWrap/>
            <w:hideMark/>
          </w:tcPr>
          <w:p w14:paraId="1C7B79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7F582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8C43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FCA1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9C6CE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AFBC8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84623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35C1F8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F91820" w:rsidRPr="00F91820" w14:paraId="1AAA418B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5525F2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D04A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0D94D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B8140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89997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075199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607D19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145</w:t>
            </w:r>
          </w:p>
        </w:tc>
        <w:tc>
          <w:tcPr>
            <w:tcW w:w="1080" w:type="dxa"/>
            <w:noWrap/>
            <w:hideMark/>
          </w:tcPr>
          <w:p w14:paraId="3A361B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8B999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3453E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27E3A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F8ED4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458634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88BB6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2D7C4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F91820" w:rsidRPr="00F91820" w14:paraId="26906E46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10A120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06D7D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3796B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2650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CF2E1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0CC4E3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78464B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161</w:t>
            </w:r>
          </w:p>
        </w:tc>
        <w:tc>
          <w:tcPr>
            <w:tcW w:w="1080" w:type="dxa"/>
            <w:noWrap/>
            <w:hideMark/>
          </w:tcPr>
          <w:p w14:paraId="3BCD29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8ACC6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7550E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10BF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E9E2C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453122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8F450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FCD6B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</w:tr>
      <w:tr w:rsidR="00F91820" w:rsidRPr="00F91820" w14:paraId="47985E0D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0DE32E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8636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AE0CF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8723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466BF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14DACA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28A925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179</w:t>
            </w:r>
          </w:p>
        </w:tc>
        <w:tc>
          <w:tcPr>
            <w:tcW w:w="1080" w:type="dxa"/>
            <w:noWrap/>
            <w:hideMark/>
          </w:tcPr>
          <w:p w14:paraId="7C01E3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F7C3D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C40F1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28BF9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EF7A5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D8450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81F50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468E7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F91820" w:rsidRPr="00F91820" w14:paraId="302FA5BC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B5CF8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BE05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CE13A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A029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65622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21721C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31BD95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193</w:t>
            </w:r>
          </w:p>
        </w:tc>
        <w:tc>
          <w:tcPr>
            <w:tcW w:w="1080" w:type="dxa"/>
            <w:noWrap/>
            <w:hideMark/>
          </w:tcPr>
          <w:p w14:paraId="5110BE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A60AF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A3284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F03A7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A3703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BA06C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45F28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619F1D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59CABC3D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2EF5FB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DB7C4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DEC98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898F2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EA143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2BB817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506083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201</w:t>
            </w:r>
          </w:p>
        </w:tc>
        <w:tc>
          <w:tcPr>
            <w:tcW w:w="1080" w:type="dxa"/>
            <w:noWrap/>
            <w:hideMark/>
          </w:tcPr>
          <w:p w14:paraId="21957D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F0A4E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96B5A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6859C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ED25E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2774BA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441416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51A8F4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2117377B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51A44A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C8F2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61B22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FC8E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48FFC4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173208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757AC3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215</w:t>
            </w:r>
          </w:p>
        </w:tc>
        <w:tc>
          <w:tcPr>
            <w:tcW w:w="1080" w:type="dxa"/>
            <w:noWrap/>
            <w:hideMark/>
          </w:tcPr>
          <w:p w14:paraId="019E4C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0FAB1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C7301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3049A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29AC9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73CE1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259691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C4F16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6DACA0E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12B823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2F34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70FA2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DCA86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2D8498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52D87E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5671BD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218</w:t>
            </w:r>
          </w:p>
        </w:tc>
        <w:tc>
          <w:tcPr>
            <w:tcW w:w="1080" w:type="dxa"/>
            <w:noWrap/>
            <w:hideMark/>
          </w:tcPr>
          <w:p w14:paraId="648F9C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74724E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3F68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B9FAE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7E911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3493F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C0DD9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A6EC7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47C020C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2865F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0467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C1472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796C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8388F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5CF4A3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3023BE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224</w:t>
            </w:r>
          </w:p>
        </w:tc>
        <w:tc>
          <w:tcPr>
            <w:tcW w:w="1080" w:type="dxa"/>
            <w:noWrap/>
            <w:hideMark/>
          </w:tcPr>
          <w:p w14:paraId="6656AC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62345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22356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0AA03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56279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DE452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B3143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BE4D2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D1BBBF7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46752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CBAE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2E8CC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F0AE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771E2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135</w:t>
            </w:r>
          </w:p>
        </w:tc>
        <w:tc>
          <w:tcPr>
            <w:tcW w:w="1080" w:type="dxa"/>
            <w:noWrap/>
            <w:hideMark/>
          </w:tcPr>
          <w:p w14:paraId="4712DB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138</w:t>
            </w:r>
          </w:p>
        </w:tc>
        <w:tc>
          <w:tcPr>
            <w:tcW w:w="1080" w:type="dxa"/>
            <w:noWrap/>
            <w:hideMark/>
          </w:tcPr>
          <w:p w14:paraId="398040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242</w:t>
            </w:r>
          </w:p>
        </w:tc>
        <w:tc>
          <w:tcPr>
            <w:tcW w:w="1080" w:type="dxa"/>
            <w:noWrap/>
            <w:hideMark/>
          </w:tcPr>
          <w:p w14:paraId="08372A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477556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7505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3537D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506BE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ED1FB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89E35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  <w:tc>
          <w:tcPr>
            <w:tcW w:w="1080" w:type="dxa"/>
            <w:noWrap/>
            <w:hideMark/>
          </w:tcPr>
          <w:p w14:paraId="7887CE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1.5 </w:t>
            </w:r>
          </w:p>
        </w:tc>
      </w:tr>
      <w:tr w:rsidR="00F91820" w:rsidRPr="00F91820" w14:paraId="212C7B86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C06AB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E688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5014E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E21F0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07075B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4060E5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605EE0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179</w:t>
            </w:r>
          </w:p>
        </w:tc>
        <w:tc>
          <w:tcPr>
            <w:tcW w:w="1080" w:type="dxa"/>
            <w:noWrap/>
            <w:hideMark/>
          </w:tcPr>
          <w:p w14:paraId="32D53F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9FB3D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6224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E20B5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7EF04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78AD6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4509F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40439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</w:tr>
      <w:tr w:rsidR="00F91820" w:rsidRPr="00F91820" w14:paraId="794DD3AF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28B8B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8347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D5636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8897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763077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3C5DDD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7816B6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193</w:t>
            </w:r>
          </w:p>
        </w:tc>
        <w:tc>
          <w:tcPr>
            <w:tcW w:w="1080" w:type="dxa"/>
            <w:noWrap/>
            <w:hideMark/>
          </w:tcPr>
          <w:p w14:paraId="1A60F5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4CA0A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5F953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01A2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EB6CF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4643E5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5D6A4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65EAE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F91820" w:rsidRPr="00F91820" w14:paraId="66866C0E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39BED5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1B76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DB026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9B609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79E36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3BADC5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149154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201</w:t>
            </w:r>
          </w:p>
        </w:tc>
        <w:tc>
          <w:tcPr>
            <w:tcW w:w="1080" w:type="dxa"/>
            <w:noWrap/>
            <w:hideMark/>
          </w:tcPr>
          <w:p w14:paraId="2675BB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D9515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5ED3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F645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5D733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BDE8F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43547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B102C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62435B7E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DEC30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FF09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B23FC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8F51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3B384F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7A3CEA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0E03E9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215</w:t>
            </w:r>
          </w:p>
        </w:tc>
        <w:tc>
          <w:tcPr>
            <w:tcW w:w="1080" w:type="dxa"/>
            <w:noWrap/>
            <w:hideMark/>
          </w:tcPr>
          <w:p w14:paraId="473320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F6996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BB2A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76BCE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DDAE1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11428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D729D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11EB6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61B8EB3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4D19D6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33C46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A6FA8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89468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06A4A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18A856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0D18B9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218</w:t>
            </w:r>
          </w:p>
        </w:tc>
        <w:tc>
          <w:tcPr>
            <w:tcW w:w="1080" w:type="dxa"/>
            <w:noWrap/>
            <w:hideMark/>
          </w:tcPr>
          <w:p w14:paraId="0891F2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20BCB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9749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BD950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AE5EF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21710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9E12A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E3804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5B47F131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0A3E25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2003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03E52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1F749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6C163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5402DF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0D4F32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224</w:t>
            </w:r>
          </w:p>
        </w:tc>
        <w:tc>
          <w:tcPr>
            <w:tcW w:w="1080" w:type="dxa"/>
            <w:noWrap/>
            <w:hideMark/>
          </w:tcPr>
          <w:p w14:paraId="324F54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85EDE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A8AE5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DA111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7272B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4AFC1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5A109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DE8E9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92AE403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1FCDB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7FF9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48CF9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4A03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564AB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1080" w:type="dxa"/>
            <w:noWrap/>
            <w:hideMark/>
          </w:tcPr>
          <w:p w14:paraId="6201C4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258</w:t>
            </w:r>
          </w:p>
        </w:tc>
        <w:tc>
          <w:tcPr>
            <w:tcW w:w="1080" w:type="dxa"/>
            <w:noWrap/>
            <w:hideMark/>
          </w:tcPr>
          <w:p w14:paraId="78E4A1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242</w:t>
            </w:r>
          </w:p>
        </w:tc>
        <w:tc>
          <w:tcPr>
            <w:tcW w:w="1080" w:type="dxa"/>
            <w:noWrap/>
            <w:hideMark/>
          </w:tcPr>
          <w:p w14:paraId="762329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3DEF87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934DA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B9F10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03A73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D79EA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93268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DE304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F91820" w:rsidRPr="00F91820" w14:paraId="5BEBBC99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D7A0F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B05A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E83BD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F01B0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6EEE37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3DF0E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5F31E3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17E3E9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1D9490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76B5B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C9E1E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8F612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131D97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714B67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74D2F4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</w:tr>
      <w:tr w:rsidR="00F91820" w:rsidRPr="00F91820" w14:paraId="7479623E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7DAF1F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4953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21E0F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64F9C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723AF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05A5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66B674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00A4FF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244</w:t>
            </w:r>
          </w:p>
        </w:tc>
        <w:tc>
          <w:tcPr>
            <w:tcW w:w="1080" w:type="dxa"/>
            <w:noWrap/>
            <w:hideMark/>
          </w:tcPr>
          <w:p w14:paraId="54DAA4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D6E4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05DA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208ED8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31906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20A2D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B6FA0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15742A96" w14:textId="77777777" w:rsidTr="00F91820">
        <w:trPr>
          <w:trHeight w:val="300"/>
        </w:trPr>
        <w:tc>
          <w:tcPr>
            <w:tcW w:w="1080" w:type="dxa"/>
            <w:noWrap/>
            <w:hideMark/>
          </w:tcPr>
          <w:p w14:paraId="6FBAC9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C0D5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FBC93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0631C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245</w:t>
            </w:r>
          </w:p>
        </w:tc>
        <w:tc>
          <w:tcPr>
            <w:tcW w:w="1080" w:type="dxa"/>
            <w:noWrap/>
            <w:hideMark/>
          </w:tcPr>
          <w:p w14:paraId="553B5B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613445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80" w:type="dxa"/>
            <w:noWrap/>
            <w:hideMark/>
          </w:tcPr>
          <w:p w14:paraId="2D5D32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242</w:t>
            </w:r>
          </w:p>
        </w:tc>
        <w:tc>
          <w:tcPr>
            <w:tcW w:w="1080" w:type="dxa"/>
            <w:noWrap/>
            <w:hideMark/>
          </w:tcPr>
          <w:p w14:paraId="6B72B0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80" w:type="dxa"/>
            <w:noWrap/>
            <w:hideMark/>
          </w:tcPr>
          <w:p w14:paraId="29EEAE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4B8F0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FE49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74DD2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F86E6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053502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  <w:tc>
          <w:tcPr>
            <w:tcW w:w="1080" w:type="dxa"/>
            <w:noWrap/>
            <w:hideMark/>
          </w:tcPr>
          <w:p w14:paraId="5DB575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1.9 </w:t>
            </w:r>
          </w:p>
        </w:tc>
      </w:tr>
      <w:tr w:rsidR="00F91820" w:rsidRPr="00F91820" w14:paraId="589A34B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49287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46206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9806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6393A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95D2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ABF8B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015067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04AB51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B6966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57F4D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BC80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DA094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45CD3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183AE1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5F239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3501C85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EE494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2347F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00F1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630BB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6862B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43591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16174E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1733B4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5ACBD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E215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5FCB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00F05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B4B5B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4FB75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DE1A8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0B1A25F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06EB6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5935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703C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3C354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883E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0DABE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62CC4F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530967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CFAF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C871B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4887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77F6E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ECF8B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B2BAF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1602F9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6E8E908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52E78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2DD19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2EED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E5801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15002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56F46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18E0DB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055E87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8B61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C1699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A102C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97C66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46CDC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F532B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4CB19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658DF48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E4C3B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8432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85F1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4902B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DFBF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7BBF0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600929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5A81FF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83AA3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C9D92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41961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CC858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CF308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2A88D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75511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09CB679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1EBD2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ED42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F0FC3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D5D1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CF33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30278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20C4FA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3FB957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7105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F8B6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8EB5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BD234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A3B4E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03D72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06A51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17E69F2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B5198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4635F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4F91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E9C96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8426D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377DBA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6D7942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5FEAED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2B8E2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9D3F9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41B0F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D275A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9D1B7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D792F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D25A2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FFE834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57385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BD3DC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CC80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57D7C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A1A0C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546433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232A67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2CD9C1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D8AC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B6E6A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60A7D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B7942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5F1E0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B4C44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7DB37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3466C9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1FFFD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4BE89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B969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014CA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9D18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6DB4A1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45A2C0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0FC759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C873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0109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C998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8DD03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1D648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4A332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3DB68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DBA382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FC0E3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ED2E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2200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E8A26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504B0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6FFEE2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20469C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FED0E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6316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6717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5EDC4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DA927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D5CF3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1FEF0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C4CEA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3F1F38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C0910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C8F5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27675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574EF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04A2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46CA41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152</w:t>
            </w:r>
          </w:p>
        </w:tc>
        <w:tc>
          <w:tcPr>
            <w:tcW w:w="1080" w:type="dxa"/>
            <w:noWrap/>
            <w:hideMark/>
          </w:tcPr>
          <w:p w14:paraId="584BA8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79B1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C9720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CC85E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EA6E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59F6C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00749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2A642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F49F9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3E0E53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4187F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E7C0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E243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3357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2C162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6FEFEA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62046B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5E8F56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BED30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57597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B3501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B8DEE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EF1C5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C2758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C751C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600AC0A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5C51D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1A15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1C4C5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4E8FE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865D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2B30D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5A1E9C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636B76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CA908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BC96E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9AC99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D8879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79B5C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E3E23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0E86F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719EC49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78D3B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02DBB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5798E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35A4C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A39C2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4D674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724884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630910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CE19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6B0F5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DC470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41F9B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BA357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455DB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CCD0D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68B5284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2E947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64EC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DEFD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1B97C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DCAF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64589C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367BDC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48D5EB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C0EA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0EA75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DA4D9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83B11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D0BD7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A4FA2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C1625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B81F69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8D605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B022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3340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62FF3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AD9E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7B767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51FF26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4463E42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3418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4AF68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4B67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FCF92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93872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58B37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8EF9D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166B9AA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3DE67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3B7F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9A52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4949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A702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5206F3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6FAFF8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4CDC73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035C6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A0F2E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8404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A9D72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543F5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B3541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516CA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E20228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919FB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4BEF7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D1C90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D89A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FAB6F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1EF27C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57915A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7E3E50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A940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30C33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62584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8609F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DCEB8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E987B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AC18B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B63B70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1DAB0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DAE1A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B4E1E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F041F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4757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806BA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052DD8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4AE9E1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96FC2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F9020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747A1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120039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DA44C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30523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71C7F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4E25FD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B7085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6BA39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4EED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06DF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AD3A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16A3CA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24AB31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56987B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2C623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52B5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DFD74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F7248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E5F91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35147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039CF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177EC3D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B83BC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E0B5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9D25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1AB4F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09A1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08E4C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0E22DC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6A6986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47AC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1B1DB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F4398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F4292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809A5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51ADD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2B5E7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1C6B179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52BB4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8AFAF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6ECCC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56255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88870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53F40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142</w:t>
            </w:r>
          </w:p>
        </w:tc>
        <w:tc>
          <w:tcPr>
            <w:tcW w:w="1080" w:type="dxa"/>
            <w:noWrap/>
            <w:hideMark/>
          </w:tcPr>
          <w:p w14:paraId="669359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EF19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BF47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D228B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51E5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DDFB6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A607E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2ECB9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E8E19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75DD2D7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37410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6B4B3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4BB6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CB723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8CE7D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24A9AC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1C51F0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0E9238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9B28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D6BEB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03AE1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DE78C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6F6E2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86655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8F6F9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61F76EF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1260A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B66A8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5775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4743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05B0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2C5754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2D4739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207768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F9A2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6DFD1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75EA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DC094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00CE4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19B5A6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8CB7F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116538A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C6867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C66B3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B030F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7E1A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3B923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209034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5742DB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3ADFE6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8884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5849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F873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9865D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2C627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6D8A5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04BA7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58EAA17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33C55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BB78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FDD8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B628A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E71EA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6343C8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3A75B3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5074AA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C422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D604A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17F4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C10D1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C47D5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ADA4E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41306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A80E74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C416D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232E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BD06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BE8A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7C804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1F6AB4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5B9E7D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6A41EC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0A54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D564E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2FE96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BE0BE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7E929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6D900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E01EA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C5FA79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E34A9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6849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CDE9A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D382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4AD6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4D21A6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1EF356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78527B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4C5F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FEE84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C61A8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988B0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BF28A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2AAB5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9F0F7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62E729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CAD8B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8DCBE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95C2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7535C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41636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232F0F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5F6629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6D4B8E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6980D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4EE5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7B8D3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8870A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FB32E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8042A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2E5D5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0C72C1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EEEBA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6D5B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95D68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7F70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70477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15C78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639406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40B9F5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90907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5E71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44387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DA96D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7E0AF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1A985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F70AD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446C3E5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3F454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F60C8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EF734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A13B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64B0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1D8F1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0AA51E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7B91C6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28BA1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1BF20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C53DA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7E28C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926BD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E4E5B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F1F72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3F30567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7A0F5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EDDA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3EE59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E6F5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5919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1132BA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623168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1C7E14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BEBF6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66076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DA606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54EFA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1F461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74D0F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245EA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C00669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C716B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2DFD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578F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3244D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C7FD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D4CFC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080" w:type="dxa"/>
            <w:noWrap/>
            <w:hideMark/>
          </w:tcPr>
          <w:p w14:paraId="6D8AA3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AA9A8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9C3A3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15816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B5EFB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5D99D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88368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442DD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430B7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6DEE7E2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66D5C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85F8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A9F0D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2D2F4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FAAD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68E055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0131B6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6B3094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1BF78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9839F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911B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ECC15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65C7B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4F730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A190C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4CFAD8B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16A2D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172B6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C674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06CE5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C9CA0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FB336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594595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5D8F50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1F79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82E7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1055D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5D09B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EF642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85C04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D1C2D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C66C6D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E59E7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20BF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6F11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0EF18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876B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494434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589AE3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491A6D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5F235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7EEB6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BDED3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E726A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65C3B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B7422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153F1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4C91BE1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DE773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337D1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F78ED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D48D2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D2C6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7A12CB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3E1750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1F803F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0CC1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2564A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37D1D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1D456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A1034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1ABCDF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ACEDA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5AC005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E3707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02860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18FF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21011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7650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4EF5A8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15875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991DA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B8337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3F5D5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91587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9F0C4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49D67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59AAE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A14A9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DA5970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296CC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E3A8B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015A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A0954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F47F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08D382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35384F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4C4721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DB28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BBC2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F27AA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FC315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A0BB0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D6CAC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D1F87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3E122A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4A08A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DDC84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FC153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BBFB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4A8E4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2E42B3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FEEEB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1BC7F8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9BA6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51D8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EA84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8FB6D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097CD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AA37C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CFAFD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ACD956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EFAD1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5393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C4C07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CB95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22F1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739FBE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524A67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0B6589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5732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933B9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06536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5F7CE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EAB80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47B4C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93900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B1735C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BE9DE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60E4E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F214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B1B49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E58A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3105BD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444D63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67FCEB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E196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55CA8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EB38D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9402E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2E4E07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27D5A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E0A45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775CA9D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47609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688B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AEB2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F286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1DCE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798E09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5901FC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3C3710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7DCB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FFAF6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D7F9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D863C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1D295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6B3F7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12299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211DF00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8EBCB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8DCBC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2FE3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3111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C6C57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136831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1F38A9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BCF1C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8F37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861B6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7A3FF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98732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2B2C5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F56FE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764CD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659FB7F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48D5D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38DF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D38E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D0376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D583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721652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122</w:t>
            </w:r>
          </w:p>
        </w:tc>
        <w:tc>
          <w:tcPr>
            <w:tcW w:w="1080" w:type="dxa"/>
            <w:noWrap/>
            <w:hideMark/>
          </w:tcPr>
          <w:p w14:paraId="5D5E59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79F9E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19206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03B1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AB7D5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9759A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FC682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D7C8B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DF907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3277C78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B6276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B715C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028D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80C7C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1D3A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264A47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0AB3DC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311A28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398C6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6F69F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E53FF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7712D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BDC0A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388B2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E25FD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2B9CA6C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82DDE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ABB2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FFADA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5A8BB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53291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00DC4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0B38F9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23C400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166C2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E39D0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B0F22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EB31A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80C62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E2936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E1DE3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F91820" w:rsidRPr="00F91820" w14:paraId="5EDC928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3B691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E0290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61D9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BF043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6649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4E1C6D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33AD7E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21DA1E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C4C1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3955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C87AE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C41E8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7766E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57A33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C1AE5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107E46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EEDCB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3A165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1CCDC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B2564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47F42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21195E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54980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4FC9F7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22CE5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F77CF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25D2A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B3B94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7BFC8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36E90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3BAD1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F91820" w:rsidRPr="00F91820" w14:paraId="629E7FC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6D112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DB48B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5B0D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1CCB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DAD68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308E0C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54845D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4FE47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A0E77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01C0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305D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884AC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4E7E6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F71B6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87319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B3A398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598E9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63770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D13A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0C49D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1DDAF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50A843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22BC7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448040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72D9A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96F7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A44F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F8B4C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E0A4F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C9453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143A5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3104BE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3BD98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B9BE9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58FA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B9F88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23903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04B83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BFC24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42FF5A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9405B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50C16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BD00E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47CFAC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50891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4C450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A3EB7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2997A28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33CE5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24371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05A4B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318F4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F72F2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7C43C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E4148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5989CE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B847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68F82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A9163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6B32D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2EEF0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38D18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6F46A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5E14832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94377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459A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53C31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38F7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177FD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2353D4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621176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52EB1F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253E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CC77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B081C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14ABD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B4B95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DAA61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C6808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2DC8945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3F7C2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2FC4A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D1F1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81D6D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C05D0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562931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055634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573AAC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0ED94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696F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8EDC9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55E5C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003B1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8ABEC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6A688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0D05C5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2EEE2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16706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87515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EBDC1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C63E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05889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0F98D9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75EDD3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FDADD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7391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902C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C11FF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98555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B1AFB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5322C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3D94C5C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47448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C170B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2D4D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3F2F7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B1346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D8BAE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112</w:t>
            </w:r>
          </w:p>
        </w:tc>
        <w:tc>
          <w:tcPr>
            <w:tcW w:w="1080" w:type="dxa"/>
            <w:noWrap/>
            <w:hideMark/>
          </w:tcPr>
          <w:p w14:paraId="42AA63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C02F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EF3C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4E28A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1DF29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93E27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08BF1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3C8E9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DAE94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23CFD75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F754B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1CC01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A5690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5FB77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B2934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6D2EA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447A4C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2E5C4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3A53A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4C566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401FB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4B29B8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A8734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FED41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C076C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464E40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7842D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4E554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F5C2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B35AF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5A373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8826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644653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9050A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77B8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F02F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677E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A6829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8FCB5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1DC91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5C9A8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E880D7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D8CAC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8C34B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2E77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CB64D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D8A3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0B82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26978F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1F633D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4E32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EEBB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09374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3D7E7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CE724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A82C2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57116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55DF5C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47919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C774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CEBD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05742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9A03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597D3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3CA755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7A80FF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1DDAE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083BF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9566D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3AE56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249F9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B0795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D0149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084688A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0A9FD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7A71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66AE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643D2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2F08D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17C44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6768D5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3BE1C4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4D58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3D5F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8BCD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4448D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5010D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482DA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B0A61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987B90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4F439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85148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158C0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D659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E2198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E0E9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446CDE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1FA58B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CEB2B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4FF49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A085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925CD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A46F0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E88C5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019D1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78034E8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6D30A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945D3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D34F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AE0B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6FDA2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B4341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2E2881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630420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04F11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46FA4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A08FE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61D49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CA997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12B04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A6537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617BD5A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1E7A6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F6A4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0C96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8EAD3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B37B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8378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49B9B3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7433C4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10DB8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797B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81FF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F3139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E6655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6E54F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6226B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D400C8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6C0F9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3A4B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B7E17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F4875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9D9D0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414BD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4AAEC9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2E7EAC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CBEF8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53E96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D1481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6AFA8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BD87E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B72DC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07FAD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29972E8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D2D70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330C1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707B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6426D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D75A5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5491D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70F863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041038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D5707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ED2A6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24C44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2FAC3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93390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A3D9D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8D25F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1074A21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7DFDE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614A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62D9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3EB1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03AEF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FD88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4C693A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7BF961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92E04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5633F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B7A07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371D4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0E702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954A4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F4335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13D14FF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57C10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9D28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F378B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0FAF5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6A6AB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1B55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2AA686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518BAB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64882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6D17F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E1901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0611A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84E91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93B4E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341F1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565311D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FF65C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94E39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8FE0F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B783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31EB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21C37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7F8DA7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786089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8171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D8CE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284C1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9F329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509274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D9C0F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6FDEB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B667BC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BDF4E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D91A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3D41B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30CC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110F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B9BCA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102</w:t>
            </w:r>
          </w:p>
        </w:tc>
        <w:tc>
          <w:tcPr>
            <w:tcW w:w="1080" w:type="dxa"/>
            <w:noWrap/>
            <w:hideMark/>
          </w:tcPr>
          <w:p w14:paraId="72A49E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062C0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78DC9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6718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1339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F89A2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E1D82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D1465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287B6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10689B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5A852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5652E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5BAF6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7F7F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6561B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05AD9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7865B5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0F884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90E27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F1872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7EAB2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31DBA3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5222AE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178CC3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E2D75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2E30AD6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2DDFE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73D0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B1F76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11CDD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B5A1D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5B17C0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9382D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B487C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DF17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7A585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3FAF9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E4F5C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159DCC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1C60C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5E49B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45F4CA8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C79AE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314FE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729A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2A8C1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02EA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2DF508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2C63DD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E2F0E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E4836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370BE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3E88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45081A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2FBE4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48A6B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D4472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0B6D87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B0BB0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85F0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F5B0C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2F82F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63798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DE488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7351CB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3EC95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4271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E14F1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48D63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F291C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732A7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D483A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6EC42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543076D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19BE6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DB85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95B3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0444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B990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DF10E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23D943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60ED16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8D6D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9BA9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CB855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6C3D6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20101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B9CE2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CA0E9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1DC65E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24B37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9347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25FF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C3B7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63CC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09B373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446723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43D934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CF4F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22B68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64A66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F3B65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4A96E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30880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8272C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DA8447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F3E92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E94B5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9F17C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3D36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60E5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B543C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79937D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2A51DE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CF28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3446C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0679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A60C6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DB166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9B656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3206A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35FCA4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B573A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C7BC0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95EA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C5C0E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9254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12BC6F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6203B0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42A852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E819F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DCD9F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46C73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F98B1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FEBA7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E7EFE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8FC55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27636BF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CDFBE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9F74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4753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95300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0410E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3ACBB4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3CE7A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134FA0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D13C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60979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47876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C6C96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CDEF7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0CC77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EFE28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5B97241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C31E3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103FA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0B4F7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9AC5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8883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D3C38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1A61E3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386B00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C0FB5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C23A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3919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0A55F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34751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21B78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2F066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44B8F07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04F75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353BC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6AB7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F02FD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BDB5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28FAA9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35425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3E234C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B4DB3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EDB8A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76171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0403B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B3A10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D99DA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251BC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2EF773E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5EDAB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9E55F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940E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E085C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1C83A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965EC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663507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1B6800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FE741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5B69B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9700F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B02C1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3CD20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F76FE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31A9C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7885EEC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6262D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A1DF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A04BB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89B2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8CEA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341FA4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3D0161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78FF90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F603F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62D6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CBC08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4B1F3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9E6D9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8417B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32549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1DD5FF3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526A4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8D62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0AB4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AC541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C7F1D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53ABFE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084DEE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0B9F0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85E9D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0DE92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5A711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56346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C8848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3635D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61565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6037F6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5AC41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5FCD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4B6C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29059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D2F6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64965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28CA96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7F0B5E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228CA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F7F3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043AE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F7C5E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13CF3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A6857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FECAF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BBD6B2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F3A6B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4B4C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B23A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E8423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4835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332F8F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42946A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2C17A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38F19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3D03A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69C5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2C197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7DADC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2418C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7A5B9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2BFDDF6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CC5BC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8D486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46F0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88EEA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C697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6A543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92</w:t>
            </w:r>
          </w:p>
        </w:tc>
        <w:tc>
          <w:tcPr>
            <w:tcW w:w="1080" w:type="dxa"/>
            <w:noWrap/>
            <w:hideMark/>
          </w:tcPr>
          <w:p w14:paraId="6D2E6D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93E99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9CDA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96CB2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A087A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24866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E7E67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26757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19C80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068D2D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570FF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B033C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3227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D195D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12CA1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6849EB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76D8CB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616DF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9AB0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77665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422CF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67996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19248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3E187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E12C0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F91820" w:rsidRPr="00F91820" w14:paraId="797B3B1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06D86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BF7B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0FC56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9760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63CD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4BD17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2533C0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D73E0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16545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5264A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90DCE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1C3C4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E46D8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EE537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A988D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128AA11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7974F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2CB1F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57732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8EB54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1379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116AC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7DDDE1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42063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99555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F463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AA74F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F9D04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65B00E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E19F6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522C9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5D1D06E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B5319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DF58A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E15E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F631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6E15D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5ED8D4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3F562C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80454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91B7B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E62B7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C3753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19D2C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65C421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04BCF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755AE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A91B01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D9FF8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D01EC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ED50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42F2C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0C2C5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B2C6A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01EB51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BB0D5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9F92C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72AB4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C4C4D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644D0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8FB06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13D36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44F8A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E08187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21E44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2B64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AE2B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D4EB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4BA1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07520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285ADD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0F6F8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DAC57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7B6A3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4B899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8F3B1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7FD36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831D3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A7AA4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0ED1A6B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79FFD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FC54B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EFE1A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55675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E679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4C59C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1C01AE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79786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178F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1E4CD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B2C0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19110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5228D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99F51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01774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054A5B5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BF57A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3626C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1E303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CFE7A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9BB76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7C1CC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00CAAE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A9B41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138C0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93053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F7FD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DC1F3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49E92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26A22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CCA3B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E7123E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09E0A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0461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1C74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BD14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3B77D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150FA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3A9B77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7937F4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2B850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3E386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AAD66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9430F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CAFCB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F1FD4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335B5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6E629F2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57B01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FB28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03D5A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D485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0765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6C038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573C9F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4BB0FD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0427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5B69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FD81D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0E47B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85EE4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B6D0F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20895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866DBD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88099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89900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A3BD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A9BB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9D55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14F5CD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34CC63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20080C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CE3A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5A2C2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189B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B20B2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07DCE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55C3D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EB673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72A109B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D0B63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90818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6A5E7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5AA36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DFE6F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250AE6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2E3B26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2E3F26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BBA2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44F1E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A4183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E51A7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DA49F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F896C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62709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3A35B51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6FF76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172A4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23A0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DC44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03B76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43739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45B7ED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3C319E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6AB0E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495F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EE14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084B8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E9794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834C1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AF453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8FE1F5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9720D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7808E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DF48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5FFA3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B2E13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1A43E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14F082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69D22F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F700C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9DF5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ED1DB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3DF19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0DBF6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17B03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7378B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B98183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80515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62851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3CCE6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6B11F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4077A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DF6C5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3EF547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62C0E7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D84A6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4F811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BCDC8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087D6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62AAC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E3306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6984B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20A9F70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4E62A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E761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8AC7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0B4E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2D233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502DE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0A125C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7D71D4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302CC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D62EE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76454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F1A08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4D5FC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0403E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BBBDA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9CB5BE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3767F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FB39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CFFE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6A16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DCDD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D2827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487C24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5D8CA3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7699F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0F18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034F7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B0333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4DEB1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E58A5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9C65C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49AC4AB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9927F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38A4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C0CAD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D7B2F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C900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F2ECF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41E2A2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2E80E3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9A73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D5674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8CE61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08831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3D286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E7BD4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F97B2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EC66AF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1BB16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168E1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FA35E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978F5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7B9C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131EB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23348B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31DDAA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D0C9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7C0B0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649DE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AD7FE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B3CD8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85C05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D591D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E26283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D035F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5747B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0C35B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8D1D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BEBB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91F0F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82</w:t>
            </w:r>
          </w:p>
        </w:tc>
        <w:tc>
          <w:tcPr>
            <w:tcW w:w="1080" w:type="dxa"/>
            <w:noWrap/>
            <w:hideMark/>
          </w:tcPr>
          <w:p w14:paraId="37B4BB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B9809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B4CC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D21EA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935DC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258F4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9ADFE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31347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5B43A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7B1174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8E119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8F95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6784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F6542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A61D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1C52A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3F3F4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0E4C1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D1BE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38B87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AD9FE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8141C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69983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A5009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B877C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F91820" w:rsidRPr="00F91820" w14:paraId="266E1B5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FD63E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177B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E2E9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029B4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FCC6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E604E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2FC351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73176C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A3D9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CD783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2C9A7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D2FFB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4CBFE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0F21F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3B5F4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377BDA0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91B9F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B9B2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5F5EE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C693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B257D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844F8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8FDED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09A12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C261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31AC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BB8F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38C0C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ECE08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12C29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641DB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16E7A16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5692E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2499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A20A2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FA95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50CF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F3C1E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06FC6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B2C74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7110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37FB8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5CE35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2F376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0118FB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685D6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78365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5297F82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F27EF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205C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8044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1CA9A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A21C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A233C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34D359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2EAC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9A84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CEA3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4587D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51D36F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7652B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F4804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8CF45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0FECDED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B16FA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A745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B2AC2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761D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8528F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26352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575B77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6B0B03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0804C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4FB42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2367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774DA4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8A038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5B789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D1529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E09EAC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D2E98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94CD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A9810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6BEE2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00A8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83B75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7C27ED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2C856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A9932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31FC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2C23B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606E27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CE96D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2285E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1C001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7E1932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D8198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BEE2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0DDE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40D88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3C30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E1166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6C8E48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986F1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E163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9AAD5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C275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42EE7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665E8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E871F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0D3C9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D455A9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3D76E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AB9DF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C808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FFE10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C046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B660B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54C149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163A3E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3864B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216E1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2D87F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6A6B6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4C5CE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382F0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14132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F6B4A0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8B09D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8EB1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4A5B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B487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AE11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AE73C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54186D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83E92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380DA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5080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86052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2564B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3ABDD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34FE6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B3871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830B20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204F9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3F559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688E9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D7ED1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2FDF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8B010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562A0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33C17E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16FE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A39EC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B3183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59FB8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B6D3B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89E26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62518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115E5CC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F29FF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9294C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5BD0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D4A93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11858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E0D40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D5E2C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70CDC5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1F59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AB4C4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F512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BDAFD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B4656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47F56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42603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4072CE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C19A1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E61CE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3178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E073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CDB6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8ECA7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49D85A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0C1C5D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47FE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FED24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7A623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B9D4C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C9727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DE029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BAF02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1014D38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25148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356EF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9359A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883C4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217C6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51FBF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7DFCED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6B25F5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3CC7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AB0F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57543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E9914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1AD71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5DA6C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78A4F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149500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A0288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2B32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A2BB4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B776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38A0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D6D39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524966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64F4DE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1164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340E8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C20DE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3F97D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55D21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0D762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1DC73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216DDCE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48FB6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85244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27F0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36DD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DE1EC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1F2FDB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A0EA3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6E99BF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B47A4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672E8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14ABA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AD7BB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15095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B9300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192A2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5CAEF9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EC16C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D62D2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373C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90EAA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2A28A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0AD5B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59607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67A7C3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125C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62BD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FAD9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57094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B02BC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318B0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5388E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63304E8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55658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9324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3EA5B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0CB8D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C0A0E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8E52D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AFD25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2C8FF1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92322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3F952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D18E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85AEA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2D763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C063A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5F0D5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8148C8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F42AA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BA329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D78F5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68F4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66A0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11C1D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1EA9EC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77CFAA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4CD87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BC417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CCC58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66F09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CD4BD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87D43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89570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2941D4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76042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2E612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6C65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70FD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5AAC5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36218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7542F0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241685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0FCC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C2E7B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45B0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281A8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33CE0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16C53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3C75E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8F51D6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734E3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30669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0C17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F206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9E0E2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3696D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0E95B7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20A873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964EE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2B7E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8FB1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6A23A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89F02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72DEC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7E0DF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1A606E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E7598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07062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91B0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A334B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D769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EEB5B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1633BA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97605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CC4B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6DC1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CB029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D2909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A56BA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C34C7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FC708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63AEFC4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963D5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04C2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FABD2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DB4E9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7B4D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255409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080" w:type="dxa"/>
            <w:noWrap/>
            <w:hideMark/>
          </w:tcPr>
          <w:p w14:paraId="240ECA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8244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E8749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7257A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DD72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16D9C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52993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705BA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1D3C1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FDE954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B123A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5E8F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A736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4D215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7D61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1C8D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3D618D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62862A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021F0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1130F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4E13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5466F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6A1EFA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17EA8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3214E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</w:tr>
      <w:tr w:rsidR="00F91820" w:rsidRPr="00F91820" w14:paraId="01C54D7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9106A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5E4D1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64751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8FB84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40BAE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1F6A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5353FF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88348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F8E29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BCDE7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5390E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8E93F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574588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196C7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05D2E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</w:tr>
      <w:tr w:rsidR="00F91820" w:rsidRPr="00F91820" w14:paraId="4705722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93A52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D8B65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7BBFA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8DFE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6C6F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0D19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7A597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6B161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F012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089E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BC414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C5348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214BD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0C009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23F07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00C839A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6F8DE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6E0C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D7D3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C88C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C641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D6C0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7A0A1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85574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15E65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7A55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226B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88D7A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26AB55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15F7D3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F70AD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6269EE4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C57E3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2BEA1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3A29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04C91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7B95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41492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14496E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01CFE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36E47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BE0B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CC39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ED6AE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6D03BF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3D1D1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3522B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694F078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4E681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11E3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B5E8B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508F9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46A51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D1BE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327308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021DC6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520C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5AB01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C564D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05F9B8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5825E4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0C387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8308A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128B751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7E1C1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D3DE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084A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2170B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921B2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CD71E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53B071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330EF0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35FD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5560F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1A2D7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0.0 </w:t>
            </w:r>
          </w:p>
        </w:tc>
        <w:tc>
          <w:tcPr>
            <w:tcW w:w="1080" w:type="dxa"/>
            <w:noWrap/>
            <w:hideMark/>
          </w:tcPr>
          <w:p w14:paraId="1F3509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0C5F0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4B33D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B554D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904FB3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B1850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D3E6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23543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06E30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53E1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2EB88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60DBC0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7DE1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D4BAE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7897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C460D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67195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E8167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57634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2CACC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340CF6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F25DA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A2CD3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BF02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ECC17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6ADE9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8EC84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749772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1188B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59C6B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CE3B3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66BC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E4A2B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E7B43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9CCE4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46008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5E844F4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861FA2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C5E8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0739E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EA2F7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CFB11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E2D8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79C0D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8BF7A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B999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F4231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9783E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4F3EC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CBFF2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AD240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EFC42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51B08F4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4E346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E1EA8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31C0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4A7AF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004EA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A681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09C5F5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A6C62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B105E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0FE8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35D47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C7CA0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41818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B6A68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C45ED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5BDB4BB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D74BB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25980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EA1E5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FF15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BE62D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74E9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1828DE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2F3DA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007F0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BA38F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CB9E3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258CF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42AED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DDBE7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83E5F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0105779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6F57D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2CA80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C03E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335A4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BF66E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80162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7826FF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B2B2F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2C31B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1FD3F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B6FBE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8DC0A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C9C74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93AA2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969F5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350CF31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9CA39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E03DC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52503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7F4C8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BC97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1F95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0AFCD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3373D3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D81DB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DA28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161FE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771D5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517A0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6793A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3CF5C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64D2D14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CD682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C4D34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8D823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6E80D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5C9F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F699E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31F3A5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6B1338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782C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55E4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29EB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13081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CDF4F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E01AF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1C2AF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4904F8B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6B2A7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C02C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6749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E792F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A21CA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D5042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1B26B2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369DF3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9AA6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C02422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DB01E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88DAE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E73B8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88C58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B305A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B44D13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EC750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F64BF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71799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F7B62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B787E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AACD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B9A7B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007502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3FF4A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3C773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A947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A1C3B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82C8E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05986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578ED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84AA33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A1AE8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4D05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CF65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D76E0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49D12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D0AD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58AE72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3758A7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F0D35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8CC32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CCA53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8E90E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FE8AF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C9804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EF5D7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F08F20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26559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52133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5D2C6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2336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FF99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B6C7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1A1540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3C4B22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96875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76B98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BCA7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17ECB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84742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0DA2D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D144E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5A18E7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53A38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59D5D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0F4B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D4F7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31EE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991B0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253EA5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6F50F1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4F61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35E22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4C75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944C5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E5CB8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61A0D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07A0F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1EEEB0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1E446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D80B8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2763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82BAE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D8CD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E416F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6F683A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0C98BA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A2F33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FCA0E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907D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32199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B1904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9DC47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2B7D8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800136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5BA7F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BCE7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1441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1E58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B481D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A664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027B19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479922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8D1BE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9085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057A1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CD628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EEDF8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A638F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8949A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5D0B01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5F453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92963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CDF1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EAC86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BB978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3F1C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512617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D4ED5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67BE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AFDD2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67F13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42705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7F88C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530E6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0089F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28568EB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20105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43A0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960FE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901E9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73C8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9E92E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41B1E8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612FE9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62696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15E33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E95A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44F82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95663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22D2D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A37C3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2A93D94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BAE7B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D1D4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C3B4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1EF98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FC944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4E70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77429E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1D9F7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1FD73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3351B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76D48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68273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58272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85F7A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1EA74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3BE1D9B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50328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547AA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9620C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19438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E3631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211D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1080" w:type="dxa"/>
            <w:noWrap/>
            <w:hideMark/>
          </w:tcPr>
          <w:p w14:paraId="116264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B021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F636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9A395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39A25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B905F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C9A4D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6A7D5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FC74D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F5825D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26AC7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82E0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F024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FB357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2415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95A3D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35EF60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3B63AB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9AD42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E719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AC9CA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A7A72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688D1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9DDE6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0F3AD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F91820" w:rsidRPr="00F91820" w14:paraId="3D74601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3B19A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F83F8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DEF2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81C8D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A6458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6A369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1600D0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849B5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D783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E89D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2DECB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8421D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B7C93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0536C1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20B792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</w:tr>
      <w:tr w:rsidR="00F91820" w:rsidRPr="00F91820" w14:paraId="1C8D6C8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4978D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2BA3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6208B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996B0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5108A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6A565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622BC2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43D8CE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891C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A04C5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416F0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F0588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24647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D2428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F37D9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</w:tr>
      <w:tr w:rsidR="00F91820" w:rsidRPr="00F91820" w14:paraId="19EBE55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88A78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339C1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9C949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0BBF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C000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3D39F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689BEE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4119E3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41D2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D2DA0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A698D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E6BB6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5576B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5D59F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F5D50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22D5951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9CA30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A6BB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69CF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D5A9C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84024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FBD4D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2C6360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B7AF6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47F1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E0188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BD767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1B38F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3085E9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1C648C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86E84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</w:tr>
      <w:tr w:rsidR="00F91820" w:rsidRPr="00F91820" w14:paraId="3FBA569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6C4C8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4705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DA533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C1EF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C0672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E5ED4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1707FD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88BDE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8F190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4F3A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8781D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30ADE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3005E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03696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792C9E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929ECC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A989E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BF8C4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1888D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EA2FF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2BC5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03B8E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47E24B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F69FA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FBF9A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4A433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A569A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7758E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3EAFF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96745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9D706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DF3578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86E6F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FB88B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5D016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B0EE0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D1BE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D94AB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6B7EB8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777107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2E87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20193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19342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95AF8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1FEDA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91D85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C9F14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CEEDDF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B730C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B169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C1E9A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D1EF4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8536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C96B9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D5C9D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65261C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13AA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77D63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062BC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6D9E1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FB7DB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B62EA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CBA2A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2E1AC3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2C582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259C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3E8CF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55E99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3D2B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AAD26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2FB734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5AC1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EAAFE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0F19A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FC447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7F8FA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5AE24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4C906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F0B63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49571FF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697F9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F38FC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82E14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DAEB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9462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69F11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0F7A38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5ED9DA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6971B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DFE2B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ADB0D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0A3E8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B1321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7F30B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2029D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B6882C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E7191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5EBC9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9CB2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6A2B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B1677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800AA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5CA0AF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B8516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ADB9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2C4F0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59DD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A802D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24F32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3404D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4F1CD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0BA2665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36DE8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A72F4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719CC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3C279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C8BC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5E0723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52DF68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FC436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5FFF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EC926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5D27D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722BA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A4C58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DDF0F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166B1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2BF0CD1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03CB0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34864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B3E40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3AD2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1ACE2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2076B8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05A038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EB0FE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728D3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4C7C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54DEB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93EB4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59113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997BB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CF632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8CA087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FF870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8FED3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2F578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E27D0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86CEC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5ADA5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21A3FB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AF1D0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DD7B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CEC4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74908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7E396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110F0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1DB0C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B7955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5A132F2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9B332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A2EC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66F0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327E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36C9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7DFDD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231F9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24FA2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28F2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1DE76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6842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0D419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3F49D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A54AF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DCE9A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1D576F5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D0409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EBD3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80E61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AB079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2336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4F7A5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B8322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70DC3A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AB8A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EF85C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070A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E193B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910B3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0D366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907DA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28F628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E5757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D56B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1815B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AA066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687AD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E1FE7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29097E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6C43C3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AB71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37A3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B74FF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26D78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CACE2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F7F57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353D7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C97063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1C3E7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39604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274B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78990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36DCE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069E3D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FA2A2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1D36F4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44F8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10E15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46190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DDFD0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E5A74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F3D1A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62D8D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485D12B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8D5EB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C7F6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3B0B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746B5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A942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E6330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5E4FC0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349521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842B0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16AA1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2CB0C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2AF33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669FB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ADB82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22AA0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39353FC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5A3CE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83F4E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FA6F7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73C8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BF0B4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C588B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BFB3D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06062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CB91E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4CCD6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1548F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402B3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6B229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BFCDF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F0C62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671F4C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ADDBC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A094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6854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79E7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B6DB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27FDA4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48A890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05B8E5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4D66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1701A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4AD08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D2C40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5B6A0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A427D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3C84E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3C74790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CC992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07ED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3630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4FC48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7815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62E365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48BEDA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5CBE56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D0DC7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4B362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0D919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3A714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BC9A3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198FA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4CAA0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8576C9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B53A6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3350A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F131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40376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E11A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DB0D1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435AE8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1197E7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B932C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29BA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DB92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998C3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481E5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647D7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D3293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B502BE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CEDF8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0512B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50119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639CD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2928F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BA93D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36B420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73EE0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23F19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9C33C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1F374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3D0F5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25BC7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6050E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AFCB2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5B11DA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DB11C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91D8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3B4D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0D35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7D8D3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744427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75A22F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69FA4C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245D2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BADBD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33BA5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24D9A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620B3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F895E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3F128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380D86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6CB76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7E5C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8A2DB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AD43D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B35C9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697F0C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4A200E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AE5CB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B660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B9E53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3E3D8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70055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2CC09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89820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F1714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6A4E92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0FB0A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CA54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15B8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66657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F42BB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E286B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080" w:type="dxa"/>
            <w:noWrap/>
            <w:hideMark/>
          </w:tcPr>
          <w:p w14:paraId="0FBC1E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E8AA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EC19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9F71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E18B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CA04D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CC1C2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04274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06F3D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40A4EF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F9169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88061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037AA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8D94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74CF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85C42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66A52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77FC65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8C729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A0DC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44F9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2219E6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6B58A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D9984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57EFF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F91820" w:rsidRPr="00F91820" w14:paraId="7D468BA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A832B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1B22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F81C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564B1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0941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52D7A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0CB63A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5E817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3EBE6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BF1B8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342FF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C5197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13CC1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72EB28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26D7C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</w:tr>
      <w:tr w:rsidR="00F91820" w:rsidRPr="00F91820" w14:paraId="5789E75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669A0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D30C6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4235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1810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C45D1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D92C6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2D76F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5DD8AE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CAB9B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8C7F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08C5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E8E08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9F2CF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632140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DBAEF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</w:tr>
      <w:tr w:rsidR="00F91820" w:rsidRPr="00F91820" w14:paraId="64295F0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07BC0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699AE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0D34E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56829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81340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58BAA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A16E5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6B62E2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9E5C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54196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038EE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317BC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7098F3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6B091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EBEAE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037530D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23066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D8B1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51AE7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42F27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009A2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C9F56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77CD7C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2130D6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9A8FC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E2D7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366D4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AF556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10A23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2CF92A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DE4F4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15BD55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1E030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ACC5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F222F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D7F2D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2FC46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32168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53A8C0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BEC20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C9DDF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F8AE7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ECDE1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B5912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31778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6892E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7D214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982062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B1434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139D6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2D801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3B427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15A39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D626B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3B377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06EFAB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9ACE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4E7D1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C50C0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0FCAD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895FC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D0E16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08355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7C8A246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C3304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C433F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ADFC3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54C0E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1D88A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B4259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0B64D3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361ECE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6D363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8AAD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134BC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F363C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EBA8D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5CD93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AA665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75A7AC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AA44C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14E1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2BB2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F6E0F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C4871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2348B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4D7FE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5D3AD3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4C55A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2D5D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15A8E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A0C86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D851B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66EC1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204A5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04F49CE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525DA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83EF3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1219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B7876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7286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F8D19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230DBF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18AC7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42629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70079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852AC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6BDF7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0D338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21C4D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2DA1F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712D299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734DB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C3B5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C22B7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D4E9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512AA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816D2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5E931F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D2A4A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A7FCF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439D7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A0420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B71BF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5BB6A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1FB52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1A4FA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21CF220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CA1B0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20735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99B87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A16F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350C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82835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798B42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E70D6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9EFD1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04C8B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39B43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6815E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C173F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2DB94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CEFAD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68B5BA4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258E0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69CE7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6358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A3BC9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A116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8F8F3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1B02B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E8162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A05D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3562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6014D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AF96C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DB969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D1BAB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97E98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6A31DA2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EB77A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FD02D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07965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3474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7334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5A459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D1484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7273E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79596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B603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1AECC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9E780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14C89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03896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5F3EF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070688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58C27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D044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CD64C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4436A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9643E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5CE83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E8687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9F8DF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BAA19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922D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E94C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A2182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2A33E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B9500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E305D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50ECAC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36661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9A511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9F22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001C8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F8109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44EF5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2425E1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5C3CFA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64E6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F2C4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B5FD5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67CE2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003C0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B0958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09D13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90046E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3867D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82C0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1095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3CFF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15FE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0BFDB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0B5CCE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0270A8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6EE83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4067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CE04C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3D88E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5DA11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9E5D5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13493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433F22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AADB0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56A2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AFDA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76406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4F6C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38F338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65D9C6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6EAFC0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771B2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FE15D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3D6C8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1D3B5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1D830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DCCF1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A6873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A6F94C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7DCF4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2A12B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0774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14F2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FAE0B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30EFD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12E0B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4E7791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C1039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7453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AB775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B3446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F923B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7FBE7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5EEEF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4DCCF62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5AC5B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038A4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FB18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6E268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D962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5C954F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670490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353946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15ABA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0A4B5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9CEEE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2A941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23022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BA57F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71DD0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9B14E9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B0B60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E7D1D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0E308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0D2C0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02A35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2E4FA2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00CCE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4656C7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A3C6F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B911B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8D0CB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D1299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DA95D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56CC1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845D2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376B639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2217C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C0A5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8F3B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7E0BA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36FE4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69430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7E0399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6B1F8B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43D84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70090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BC23E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5E2F5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F0372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23D3A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1E98A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6020012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DD7A9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58825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062C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ED2C5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6FE26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F1113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D1485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27519C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0EE76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73890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01473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B9941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16BBE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D7935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E1113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121DBB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6D8AA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189E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87F3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2A2972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8CED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3899A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30F0A5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1B171D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E680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5EBD9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40073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05CC8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283C0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373E9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0D6F2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67C22F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AF6AC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43E23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ED952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22E17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D4045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75C2B4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4983E8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64857E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4CD9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F3A19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2EF11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882AC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81781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8CDF3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01526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3BD63D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3560C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2418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EC64D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89B9C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4CDFE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5DBBD2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0979FC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27D409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C86F5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9448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3B40F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DB709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1F005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004D8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4EC2E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37B3296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3AAEB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F09CA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5BC38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BD42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B779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4BEE4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7A62FA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235A1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E860D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7D319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873AF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922B3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33FAD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CEEA7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A9596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B45604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F4898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0F74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EEC21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D3F2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0791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1E71D9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42</w:t>
            </w:r>
          </w:p>
        </w:tc>
        <w:tc>
          <w:tcPr>
            <w:tcW w:w="1080" w:type="dxa"/>
            <w:noWrap/>
            <w:hideMark/>
          </w:tcPr>
          <w:p w14:paraId="10AF87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F62B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6FA69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FA4B5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CC1EC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69F34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4B885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5F18B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E8FBC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43B06E8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F8B8F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8140B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3FBFA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4B3E7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4B9E8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B1731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13D234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022B12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96AF8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7C2CA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D9CF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1CF5EA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211EBE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3724B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2DA16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</w:tr>
      <w:tr w:rsidR="00F91820" w:rsidRPr="00F91820" w14:paraId="404A868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28C24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51E0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0EF3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59011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2FBF6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673408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5232DC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44554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2D28B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34BC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C3A6C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86B72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0.2 </w:t>
            </w:r>
          </w:p>
        </w:tc>
        <w:tc>
          <w:tcPr>
            <w:tcW w:w="1080" w:type="dxa"/>
            <w:noWrap/>
            <w:hideMark/>
          </w:tcPr>
          <w:p w14:paraId="0D171C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4ABDEB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2F1C6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</w:tr>
      <w:tr w:rsidR="00F91820" w:rsidRPr="00F91820" w14:paraId="1FB8A78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616C4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27A60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BE6B5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D2A9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8BA56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F85CA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AA483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045B62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0F0EB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8105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1CC49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52FAA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50BB33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8BF5D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06A0E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1241057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9FF62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6234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8C30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4224D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2F69A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9875A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8A583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10BE5F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25396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BD00A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237B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75223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53504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E0550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CE117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44F1182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37C3E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0723B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96A07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A68E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7C7F8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D9A94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E2DB2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4A1EF5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0BF86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8D55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F0303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1B65D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C3CBC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410769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45B12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2038EB7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038BA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B56D5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4981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E757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1132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BD042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7F8F28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20AF5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96812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89A68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694CE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5BCF9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DCE0C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4CB75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C5DA9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827292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2AE61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6F209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5E28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D4675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0546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C74EA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3C6694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669D6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55C7B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7FB4F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1DD0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5C195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E8F23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6454FD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2B9E04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3794178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163C7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FB2B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DAF16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0FCD7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F36D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BAEEF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01165C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51D763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17B9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C3C8C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9F74C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F2E1E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75753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C38AE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4585C2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2ECD29F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75856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2EA75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A9EF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D5369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41301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83761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5FB34F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D0496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412B4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CAAB1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B760A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0A7633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3AEBE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1DBA6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27E35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41FB1E5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FCEF9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233C8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7A36D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B157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563D7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24743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30289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34F26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7AA6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426F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9AD6C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D1CB1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0BF29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0BA92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08D26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62F8FF5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9C6DA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C1D3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2DED5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9C25E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0A03C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E3416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F614E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431AF4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C28CD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468A2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30B0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FE458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61524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42180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45A9A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733DDD8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56819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5A431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7026F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37B14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3D9DD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821DF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68EA8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9E88F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E12E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AF56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79266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66259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6213C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40CA6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44B99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08D3879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76959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9267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879C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3818D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C0E05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0FC3C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37BB09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D5DAC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DAE4C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B929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7B23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303DD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2650EC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99F9C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4B54A1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281C67F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60564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F048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81A1B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AF6E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12D39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F13EE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3AA3F2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3E9583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8D226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1FAC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723BA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0B02D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1C370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1B4FB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710BC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2451DC7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4CD7D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A505F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86DEE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C6095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5067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78D9D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ED4EB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95766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8F76F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7858F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D0C2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8B137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19CAE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2E6EE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051FC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E6A25B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38308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FB8F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1B901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17067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041A4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715E19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1F8FF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875BC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BE48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9EA77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3026B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ED2D1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8B38A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AC304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68A30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589D3B7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9360A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4026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1C92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37F1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937A1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463F40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03AC7A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0AF1FA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02B88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1BEB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3597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DF9FE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A94F2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F3A0C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610A06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7EC0FCD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2FFAC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59553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CBE6C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5DB4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5D7BF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60D3E4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3BEF8C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6FF2E4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4374D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8A970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3C91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9B0ED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38FB8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BB8D3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CA205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4087C71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CB09E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EAAFE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0F0A3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AC7B1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9F276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5C108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797C3E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2E86CD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48206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B50F2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B85B6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3A55B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9C63E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548E2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8131E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AFC3F2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3EC81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32B8A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8686A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8CC8F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AB260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8248D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6D4A2F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520953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ADA90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DE725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78D91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D166F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0B2C7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5AA58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73226E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48C0D56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A10B6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2BCC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145A7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83403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701F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0E7B32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75589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178E5F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FC16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0F061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0E25A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6B17F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26D54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74E022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6B4FF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4509323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8C7B6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0B2E2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9A5CA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86080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920D5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B9BE8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73D62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18E64A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5B9BE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1D8A4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F39CA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72A4C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CD5D2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1F482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C3194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65D5770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CD8B8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13699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AF1F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74A16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585E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9408D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C8A5B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52DAE2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23F13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D64B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0146A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A4C1E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5341C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B3976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6819F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7D8979A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944CA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F1C1A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2819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177DC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E507C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50CF61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3ED717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5CB83C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2E999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B11B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36BBE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78470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EE491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1A4C7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9967E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795F6D8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E0D80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15A6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498E5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8AE4A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17291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3367C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C44A9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611422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C7D00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8F44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D3101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C061B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1633B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6EB20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55859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37049B8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CF98C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C8303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18AA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24D9F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6F2EE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20B202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68198A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36E747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BE62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FE226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F73A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48830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7ACEF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05A2D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E928B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B412E5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6CF48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915D6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5CD9B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D574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6DF30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6B5137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25D410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5386D3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65C89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723EC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83640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461BE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4D860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C0CEF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73A86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6531378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E9BC5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8EEF0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18595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CBDE1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B8671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FAFA2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32</w:t>
            </w:r>
          </w:p>
        </w:tc>
        <w:tc>
          <w:tcPr>
            <w:tcW w:w="1080" w:type="dxa"/>
            <w:noWrap/>
            <w:hideMark/>
          </w:tcPr>
          <w:p w14:paraId="4FF852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48867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FE829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88885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87FAE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55C14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884EE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EC9F3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49CFA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25D24B7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C2C5D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D179C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DD30D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BDED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55C23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ADC6F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5BED6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52878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CAEB2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13FE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B20E9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58B87C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387FDF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CA28B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2BF74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03A39FC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FA5EC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B7A1C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6A0BA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2D9E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4269C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84022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5F6F25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45F9C7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5B6B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02BAF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F41D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E0DCB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324707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9FBE3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F5890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</w:tr>
      <w:tr w:rsidR="00F91820" w:rsidRPr="00F91820" w14:paraId="36DC4B8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73560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CD55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637D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D4D0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F4930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15DAAC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12831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DF161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02BEE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06F2F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4910D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BBAD7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9DC73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5957D1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9002D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6781538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C4B31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BBA78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9E35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8276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B1C15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7F60ED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485A2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5AB40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5C843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ED255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62AAF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E8BDD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6B955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F22C7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345622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4058A34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76E72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328C0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D728B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670A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20F94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ACDA1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DAAF1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720994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4A49A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9C33C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E95C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09FA9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383FEB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073CE8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46B8F3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7EC9CAA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37BFF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71814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D0B3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E89F9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449E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97A07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398097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4A46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D913D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7F649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E78BC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68F17F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3BE44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54D86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0A306C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0AD929C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E7184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025A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5B14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62C4A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2C6E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F962E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1F7882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6D2C6B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C21A3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18509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7C33C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580025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8B796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60BC8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1D095A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0DAD38A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824F5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CEF49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E749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0CC1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5BA3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893C3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7AD63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1D665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8F079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C797B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B8F55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44BD69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18DAE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35947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3137C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3897F70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963A9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5922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932C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2776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B015B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E0F4A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BB694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67C80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15D42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1CDCE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F6FF5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52088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C2407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D3633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63546A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7F78511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8ED4A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2415B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04E1E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FF87B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A9927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0945E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6F982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D1CD9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C95A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59FFB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57371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8C682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2911D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419A6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71799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5406CCA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5CBCA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61907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4684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144DB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A137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8E502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34A410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1528F2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EE62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A39D0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700FB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BCA67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EF592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E0FA4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92538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585C381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3E6A8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2E54F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2ABB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6AFC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F5DE0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F6D0B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555F4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6D82D0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E785D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A9F69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09B4A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08689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4554A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71B56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EC2F5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4BFE75A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4E1F3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B38E1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03955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28DEA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97B04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F78EF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D78E3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1BE79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352B4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6D686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EE63A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16A84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E7439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BC27B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F110B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E77859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BF4CB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33D2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429CB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26812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8A2D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912D0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71C907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83523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99A9C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671C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DB1E2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C4209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C7028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5E120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8AC20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616039E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A4D41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0D8D1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8F98B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86F15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8690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D605C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4CE3F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76A59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5E70F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44E2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9AEB3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E2942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FDB36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7CA45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5C7E9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99ABC6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39A3F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F7420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50E42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F166D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6304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3B2C4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1C2B56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5B285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BF5E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49052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C4BB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94951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CB6F2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19454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28669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4C329D0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03ABF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8D7E4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640E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27E05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9610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130DAE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EE4D0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7B1754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90697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CF680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79C2E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DBB1B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E1CBD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FAC0E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06B797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C9C8F1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CBE54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B6FF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820B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EEE44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5D98D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160CCD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042D09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4EC87C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C5EC5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AC5D3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25F26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750FC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9051E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45E5A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2B248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6DF1759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D2938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17A77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2465B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03D01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F8164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208F2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C5180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0DA96F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8255F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CD256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C50B4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F181E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B5155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A467A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1CD68D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1E0C85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33928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2C260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60A54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56318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59CC3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A0B40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CC0DA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7D9D63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0454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32EA9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0361C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701AE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69FD4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C9C5A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55466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1C9FD3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77316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52516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AE4D7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818EC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F283C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05B089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6092A4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4B51C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31032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F7D8F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F600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E85DB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03042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679F9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607208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9B130C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D0504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99A9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5F7F6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4AEBF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F591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DEC17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55AD4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489E58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DB13F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3CCD0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36020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9CA77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74A12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FA237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D3873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7B26A5F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DAA33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590B3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B414D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342F6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B05F1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3E182E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0C3EA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37179F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049D8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BF905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B4D72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52217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7E558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48659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12D1F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6AE1995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4B8EF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B7EA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BABA7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34BC7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D3524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5AB9CC4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24DDC7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6B4537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9792F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91943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4B79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F7D1B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D8338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E1B9F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4D42D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6F3EAA3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BC511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23B37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4BCCD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A13AD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FF93A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7407D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10163D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4044A2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42AD0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98EF6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C8CD7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2287B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61590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45253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552A9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EA8FBD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214B1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EE4E4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E2D1F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424C9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24965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34D45E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522A7D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432386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4DA69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A0A75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4E5E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F9E61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A21A6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80752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BFE1C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4A208D4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3D1C9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223C4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127A1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86B3C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4FD29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4F406B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756749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167071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2AE41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21607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229CF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90394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96865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4FF81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925CC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7EB9DF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DD987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370D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41597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B4F72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1EAA6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21FB97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080" w:type="dxa"/>
            <w:noWrap/>
            <w:hideMark/>
          </w:tcPr>
          <w:p w14:paraId="4BFCFD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38AAC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097B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8D1E4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741DB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49206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0FDE9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7FA4E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8B522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3F0D5A1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516D8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87D92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475A1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C3B1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844C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B65B7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7837FF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175EB6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8CD6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11BF8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91C68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21E511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0.6 </w:t>
            </w:r>
          </w:p>
        </w:tc>
        <w:tc>
          <w:tcPr>
            <w:tcW w:w="1080" w:type="dxa"/>
            <w:noWrap/>
            <w:hideMark/>
          </w:tcPr>
          <w:p w14:paraId="6BCAAE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98517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1D4E2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</w:tr>
      <w:tr w:rsidR="00F91820" w:rsidRPr="00F91820" w14:paraId="32EC80D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E46F8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3BC25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3FC6A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59748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7BA86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9CE72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00FFF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50C2EA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ABC2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8467F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3A5F5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0D638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055144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9B3C7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10AB5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</w:tr>
      <w:tr w:rsidR="00F91820" w:rsidRPr="00F91820" w14:paraId="4D4648D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61781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EBD1F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87A52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7BF57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8CB2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7A9678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79AA19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0DAACC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656D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A3993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DEE84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224EF9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0.5 </w:t>
            </w:r>
          </w:p>
        </w:tc>
        <w:tc>
          <w:tcPr>
            <w:tcW w:w="1080" w:type="dxa"/>
            <w:noWrap/>
            <w:hideMark/>
          </w:tcPr>
          <w:p w14:paraId="4AB4F0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1A864E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2D7A70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7E7841A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C64DD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491AA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3A48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E07D3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D3AD5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52DCF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597E12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549011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5EEB3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59AD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855BB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5C078F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9252F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128CBA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BE294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483DFC2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67AAF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B9E5A2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4F4CA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E19DA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E47D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8BBB1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39103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D3F10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7BF0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8D4FD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1A34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4E5B5E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223886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D9029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4E8465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2CB36C9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CFF87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20FC4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1FBF8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7A39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E0715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0D4A9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972F8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C4A4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EC19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09308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3B117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BDEB0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92287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CA604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17FF00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4DF6792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A58B3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FCFA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F3220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0BF0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22188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B88AC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53D81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43A402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FE7E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F57DD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8D3B9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2D874F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AFA50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FE6B8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412F48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57AD118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393E2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B6648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E03F9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7554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5371C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E4378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D7F0B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5DEDAB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1E6A2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804A0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49CC8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7DC7DB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74556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A210C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0FAFC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758B39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5852F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8D25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EE7E1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B1AF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BAE54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9F2A5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CC2D0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78D5CF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9535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03AB0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6879F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C0C2E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A62FE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2DA1E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64C226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76E56BC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0EE65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4AB2C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DB33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54E56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960B1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D7F7B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EB72F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498A6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2D44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6ABB4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433E1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5572E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CA665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68965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01955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37EA9B8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A646F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A0D193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38CE5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F3E61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737EE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67C159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7F9948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66C8D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D8EB5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6C319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A681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FD0D4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9731F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608AC9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477393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8AFC5E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E5C69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4716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4974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10FB9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34A14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C105D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5AEB35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0C697F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45981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E9AD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DAC82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E27BC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57764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063C2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4E3600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04AE967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A483F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0C86C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40916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BB98C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854B2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456E3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46BF4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3C9DEA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142A1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43FA9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94EEC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3E426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2B527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AB8A9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94770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62C3E48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8CF6F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8E26B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13F39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198DF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0BEAD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E03E4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665B96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62B9E5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0AE76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015F7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5B5B4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6E60F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2E181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03D55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7C018E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29F9860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02282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6E529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06ABE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A1481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FC51E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840F2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EA792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DA843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3057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8AA5E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B0251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2EE52B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BE85B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C1869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F84F0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062844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4977E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2E2AA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CBE73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162D6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7D3E7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77240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45254C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30054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EA923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9C0DC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6D6D9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B6AE7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F3064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E903C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E6F56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314EFDF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E79E8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CC98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513BE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70A4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9652B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94A95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1D6835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41D61A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DB1FF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0A298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8CFB4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33929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300F5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6D991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03A022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8ADFBB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E71CB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E8DD8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2BEE4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59990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85052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C8436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72696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6E5866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0657D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0947F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BECC0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4B3D8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272D6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AA8B1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4A3BD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6346DAC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59E04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1FB3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D2A08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09930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DEB5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2DE478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30F3E5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17B6FC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0333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FCAF3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7EAB9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2C82B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43DEE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6E4C4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115ACB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10B31A8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0445C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8AB6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91F7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FDF76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AE1B2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F84A5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3EC65D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5AECB3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9C34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489D9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77BC7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291F9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514E1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D1DA0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649058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2F6075C1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20DC2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4F7F6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7B136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49210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28562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21CE1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68FF4F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25A85E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3B66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CE45D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DE48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D8E15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EE84C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0D4EF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40784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1549FB8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2924C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18BE8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6EDC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1A4C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AF350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375B2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55FF0E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6CAA47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945A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56B6E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7F73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5818F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66B8E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754EB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FE091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4F2DA38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243FF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A803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98F9D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5A3FA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EC78D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889AD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4C44B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199B8A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F1F0F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5AB17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B18D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99D88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B96B9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04CD7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EE917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04C2CCF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4E846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DD7BE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C0862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CE6AC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6DF4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D4A82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E8265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3B7917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F8695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917160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5B5DD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D1146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ACA09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3DFD4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CF882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4422EBD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03DA2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847E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0F5FD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81DDF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D01DC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4B7A7C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34FDD36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08A418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3B40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E388E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AC4D8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CB4BB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C8D81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BA61A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E573F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41F52EB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ABDA2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8022A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62642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D7D0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66DEF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5296E7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023305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7A69CB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7B07A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85CC1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8033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64245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761C2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C63EA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02837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4F69119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60E43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C434C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CD991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1AA09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34AC5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685A1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3F83F6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4494D2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C6C0D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85D7D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5AE29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56BE2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6DC2A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764C0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F3781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3AA0746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CD394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C05639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5C9D4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AECBA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6BCD6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058D8A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080" w:type="dxa"/>
            <w:noWrap/>
            <w:hideMark/>
          </w:tcPr>
          <w:p w14:paraId="221592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097DF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D78BE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C39F3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63617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42997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AABCC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BE2FD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E2E20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7C12327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89DB6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7AE9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75EDB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D2810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50088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0712D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0FB9B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1F8CB6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43170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7BE30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654A5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85593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5FFAF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7CF448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29227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5BAE3BC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12706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121EB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D53DE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583D2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D3B613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6A0E15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95461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535D0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C9ACC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9A84F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8F1FD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6A7A7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78CF90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DDF327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06A0A3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1356E2E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637EA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2F0C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A0BEB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534F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52BFC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637CB0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17CEA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703C2F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FE4D7D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93830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BA145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14FAB99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71ADC0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1C28E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0FCF00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4D71A4A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74C3C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2B7AA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167B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87E52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127CE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F2FBA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5511C4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259ABF2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CA3F6E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94333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2173D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709B43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0F6DF0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07BE39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27B107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3E2D687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BC5B3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A7B1E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04B3C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6D17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1200E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5CD41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E5C3A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4340C9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77AB1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8FB7A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286CF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18CC3A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DFCA0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0F9362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43FC9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978064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F0E1A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B1DE5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E7E1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C039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66718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81EAE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C1A1A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06566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D0A81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71AFD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187DA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3DAD9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DCF73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4A8E0F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470798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926D13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C9684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55F41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26124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D030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4D49B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B4EBE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6EBA2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18B4B9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84692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7D87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D530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5AB98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30ED0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A5C73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07D533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26FF514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135A2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AF4D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3BE7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E288A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45377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127C5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DC2F5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6B5DBA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5CCA3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6AD15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92FDE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C6FED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CF0F3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2B5A2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0D30DF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763006E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BDE91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71DF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F8C07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A16C6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6CAD0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D9D81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E7C38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4E8E70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98033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63265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67307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5F72E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6AFA9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C0B62B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BD645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3CEE638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B85D1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7BDC9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F988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DF3C8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C57A1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58C9D4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51EAF4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C585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DA7CEB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9B136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E9393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E8CC6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9968C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F9547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CEA8B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0289D4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06C52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6B76D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601E1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27D2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FC985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611231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2110E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335AF6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3A7A2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11D0F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2F30A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0E4D0B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527EE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7FEEF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A2F35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A8AF85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12788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49C8A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46D2A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B0ECC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1CD79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02C7BA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34867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BBC58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39CA6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BA4DC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B83F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D7C26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EDB09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3F9EF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65CA0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3F9C061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064D4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48727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5C23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6BEA7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365D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FA414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74AC97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C348AE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C1D9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D10A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8A92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226FA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C52E7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396C7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A67EA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43C497B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FA1A4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73652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A048B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71CC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7C685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60AF2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CF33E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3ABCEC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CCBD2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24E23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AB63E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C94E8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7A3FF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9915E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48D238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B605F3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7FCFE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FB2D4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A1AB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73A53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39DA7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23C1F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2794F1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17F4EE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A6E12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BC93B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1F7C1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8C7D7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5A3D8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9BEB92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4D2F0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72FB679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B30EA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E904D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0E861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DF843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435A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AF0D8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4AC66E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64F39B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0914A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0D84A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4B42D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F3E88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CFE1C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B9924A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D1F408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7DB86A3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1C2D3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A3674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32C6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4FDDB7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9D8D8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F0398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480EC0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790440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1E659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2D61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7EF077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7FEC2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53706B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AC96C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C49FE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26A817E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6D013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8BEC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6E0885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7E666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EB77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306127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1A2BD2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1E3C91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B536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6F253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98073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FCC9E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7DD66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3C2D46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45AB3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0738117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9A991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950BE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9675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C30E9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8DB6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36AE78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5E52F7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2FF3EA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B7FF3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6A1D6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9A9FB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0920CE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AACA4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C2E3B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4A208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76D9DCD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D03B5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25CF8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3BBD3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7AD64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2004E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0E1E2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24A9C6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202DCB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7E930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7F9A9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FDD31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3BBB8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3960F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EEE1F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036F1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7BF401B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EF9D49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15D46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25526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7A3BB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F5AAB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4732C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018C02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35941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2365B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A728F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7E7101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661DD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38CED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07C43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4A3204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36370A0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AF3A3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FCE78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EF3B6A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B301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C3C4E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09C6B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BCA6B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5F78FF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FEFADE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8EFDB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4D6C3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E24B8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1B578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9CE66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E45C8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60695B7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88920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FAA63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6A4D6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BB907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2A208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5D38D6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888C1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617A6B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06F78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F7121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22D67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2FB38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AA1BD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9EE2B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4118686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2C8F486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4E75C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AD058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5F115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CE4FE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8061B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D6634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502DE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3A294C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D5ABE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D460C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35356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F18BC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3150D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39C5B8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138D6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7851A09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FD9E7A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59876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4FFBE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24D02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F5C8E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4CD737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7770ABE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387ED8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533CB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5F10313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B3C3D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107BF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413C5C3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3AB3E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B827F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241C9D2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E8BA7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EA160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005988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1B812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D98AB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74ECABC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3685D7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47BBEC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79A5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8BFF51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7297B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D7292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0F774F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F24E6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7599B0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24272E4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8C641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8DA24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3BB66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7631F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50B6ED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14BA9D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5646B0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70E285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3A55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1DEE6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F3663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487A6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230DE4C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70DEF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1CB3433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1BDBBE9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E2695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94370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B3BEB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4D0C2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7AF67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F18AF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080" w:type="dxa"/>
            <w:noWrap/>
            <w:hideMark/>
          </w:tcPr>
          <w:p w14:paraId="61093D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A83FB5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44D26C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ED627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8C250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1903A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50DCE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DAB1B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85DA6F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</w:tr>
      <w:tr w:rsidR="00F91820" w:rsidRPr="00F91820" w14:paraId="2C306C2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82B13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7AA19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3B3D3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4BD38D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A3B499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F83988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68019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6B5F8A9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5467B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01BE5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94A8D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4C33DB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7C811E8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007CDE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161B3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</w:tr>
      <w:tr w:rsidR="00F91820" w:rsidRPr="00F91820" w14:paraId="4DA8041D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8B2D9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04F1DE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63BF4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52B1EE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24E95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BBA33C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1620B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69723A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44DC2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2BE761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C469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1D099E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0.8 </w:t>
            </w:r>
          </w:p>
        </w:tc>
        <w:tc>
          <w:tcPr>
            <w:tcW w:w="1080" w:type="dxa"/>
            <w:noWrap/>
            <w:hideMark/>
          </w:tcPr>
          <w:p w14:paraId="151AE5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43E5B4A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1.2 </w:t>
            </w:r>
          </w:p>
        </w:tc>
        <w:tc>
          <w:tcPr>
            <w:tcW w:w="1080" w:type="dxa"/>
            <w:noWrap/>
            <w:hideMark/>
          </w:tcPr>
          <w:p w14:paraId="5E5067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5BE37F63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1B2B9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08561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F7F2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E15AF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0F62D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F2AA0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14BED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080" w:type="dxa"/>
            <w:noWrap/>
            <w:hideMark/>
          </w:tcPr>
          <w:p w14:paraId="38DD06C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25A21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6BA01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8D075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0445E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9F173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1EEDE4B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276B56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1F4E974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19AEC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F812D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9B682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B7A0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496A6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7A6F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27546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080" w:type="dxa"/>
            <w:noWrap/>
            <w:hideMark/>
          </w:tcPr>
          <w:p w14:paraId="25DE4B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BF5556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DD958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61222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40C3CB7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326285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08B8B7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315830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</w:tr>
      <w:tr w:rsidR="00F91820" w:rsidRPr="00F91820" w14:paraId="61348239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50E9C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C9A3B3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3DEE8E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999AE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7CEE4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72607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8EC1C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050119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64D5C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0F33E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EC3C3D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0.1 </w:t>
            </w:r>
          </w:p>
        </w:tc>
        <w:tc>
          <w:tcPr>
            <w:tcW w:w="1080" w:type="dxa"/>
            <w:noWrap/>
            <w:hideMark/>
          </w:tcPr>
          <w:p w14:paraId="373D638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49200A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1.1 </w:t>
            </w:r>
          </w:p>
        </w:tc>
        <w:tc>
          <w:tcPr>
            <w:tcW w:w="1080" w:type="dxa"/>
            <w:noWrap/>
            <w:hideMark/>
          </w:tcPr>
          <w:p w14:paraId="6D2FB1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9C7CD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64B05BA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6749F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30D11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7601DD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D6486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47BA55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681E6C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07F05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3FE571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F5F18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E3D6B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53F6A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6CF3AE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5B7A34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7A4C31A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8197B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E4CD18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CB884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DBD78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8CC7E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811C7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D1AF3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DFDAF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8316F3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080" w:type="dxa"/>
            <w:noWrap/>
            <w:hideMark/>
          </w:tcPr>
          <w:p w14:paraId="1B84AD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C1258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6CCF3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AC81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0.4 </w:t>
            </w:r>
          </w:p>
        </w:tc>
        <w:tc>
          <w:tcPr>
            <w:tcW w:w="1080" w:type="dxa"/>
            <w:noWrap/>
            <w:hideMark/>
          </w:tcPr>
          <w:p w14:paraId="07E81D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0.7 </w:t>
            </w:r>
          </w:p>
        </w:tc>
        <w:tc>
          <w:tcPr>
            <w:tcW w:w="1080" w:type="dxa"/>
            <w:noWrap/>
            <w:hideMark/>
          </w:tcPr>
          <w:p w14:paraId="6EAEF4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48F34DF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9020A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22E5CBE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40E69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FCD34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4333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212D9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82AF7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35DDEE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33CF18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080" w:type="dxa"/>
            <w:noWrap/>
            <w:hideMark/>
          </w:tcPr>
          <w:p w14:paraId="440B79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73F18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A388C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C24C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EF8C6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8EFB5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F01F3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68EE8EB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6B080C2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4CC83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4E87D3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617FC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49ED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C35E8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B21CA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A5F9F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080" w:type="dxa"/>
            <w:noWrap/>
            <w:hideMark/>
          </w:tcPr>
          <w:p w14:paraId="0188EE4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D29AC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2CF5A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7C15C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FFD39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0988D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2771F5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9F36F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1BFC4CF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EC84C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5354E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90A81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30B3A1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0C0B0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B38E8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2CC4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D738C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4DEEB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70C6F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32A13D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0480F6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278486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2233C41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6F6252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4ED97FAB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39218CF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72A263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708EC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C59CF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C8C31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9526A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79BCAF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080" w:type="dxa"/>
            <w:noWrap/>
            <w:hideMark/>
          </w:tcPr>
          <w:p w14:paraId="569BFB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90287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10FCE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679BA0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46E1F1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4ECA2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52ACF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65AA78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4EDFB02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903A19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B5B930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3240D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91CE90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52576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378A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2D616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080" w:type="dxa"/>
            <w:noWrap/>
            <w:hideMark/>
          </w:tcPr>
          <w:p w14:paraId="4A18B0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02BF58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1764E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52AB690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4E97C6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C553D4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D1B99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6ED764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6E9C14AC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67595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7FAAD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6E7FA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C84240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467FA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3FB997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63C78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080" w:type="dxa"/>
            <w:noWrap/>
            <w:hideMark/>
          </w:tcPr>
          <w:p w14:paraId="18E0E42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69DFB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5BA82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F1F2B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9D266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7C029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1FDA86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7B3300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34A2684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4D201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78C63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FDA76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B0361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C640B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FADD9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B6F1A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080" w:type="dxa"/>
            <w:noWrap/>
            <w:hideMark/>
          </w:tcPr>
          <w:p w14:paraId="305A9E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F7D1B4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D8B94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EC8528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61330E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948E82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CFF549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0A5D340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46CB870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58672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1EE557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F50DAB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BE48D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A08F59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4C2F15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5B122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080" w:type="dxa"/>
            <w:noWrap/>
            <w:hideMark/>
          </w:tcPr>
          <w:p w14:paraId="377D7D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45694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888BA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606183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80E2F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332C24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D540D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1CA86D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04A27CF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59EC47F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5891160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10637A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6929F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71F8C9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0641E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E5073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080" w:type="dxa"/>
            <w:noWrap/>
            <w:hideMark/>
          </w:tcPr>
          <w:p w14:paraId="2C53D05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6C1B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C69E5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5A129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2C70EF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199698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175FC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665C79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567DA49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8A09E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74E479A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7C1D066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08AFF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F7F3F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FA5A0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FFA91B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080" w:type="dxa"/>
            <w:noWrap/>
            <w:hideMark/>
          </w:tcPr>
          <w:p w14:paraId="1AB4850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A6020D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4D843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796E1B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25E937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14CB9A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577A87E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12BC225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7327293A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D2017E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34224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B7C61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DA91E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6BF1666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6F26D4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D576A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080" w:type="dxa"/>
            <w:noWrap/>
            <w:hideMark/>
          </w:tcPr>
          <w:p w14:paraId="5DA5456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865056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68CC04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0B8E2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FE81E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6D40B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FC4EA7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4064B95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</w:tr>
      <w:tr w:rsidR="00F91820" w:rsidRPr="00F91820" w14:paraId="34D9160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4065821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13D900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01CBB2F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E9E683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1079F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924F3C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9A9898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080" w:type="dxa"/>
            <w:noWrap/>
            <w:hideMark/>
          </w:tcPr>
          <w:p w14:paraId="180D4D9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16776D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94826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FE691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B663B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5C0362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08E1CE2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59AF4A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506909B2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72EAE1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24D853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19F655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A2B1E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3E42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67DE0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61CC5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080" w:type="dxa"/>
            <w:noWrap/>
            <w:hideMark/>
          </w:tcPr>
          <w:p w14:paraId="38DE85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A866F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6827F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74EED1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9EAF0F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6529EFA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4DB59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DFA8FB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7325901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8A5C8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B156A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F97AE1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8FEB5D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E9210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6498AEC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076B24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080" w:type="dxa"/>
            <w:noWrap/>
            <w:hideMark/>
          </w:tcPr>
          <w:p w14:paraId="74A25CC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3CD47D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54989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31916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55A3BA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05353AD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61F8BF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6348991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440AC89F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316D8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E86B97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184B63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4B4E184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E05D7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1357B7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CD63F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080" w:type="dxa"/>
            <w:noWrap/>
            <w:hideMark/>
          </w:tcPr>
          <w:p w14:paraId="218099E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D9CFB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6A7B5D1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19B023B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1555DDF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A3154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7180B19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7128C49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1548B478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6CBF47A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012D1E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AFE85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145F1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035DB8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D727C3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C1330D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080" w:type="dxa"/>
            <w:noWrap/>
            <w:hideMark/>
          </w:tcPr>
          <w:p w14:paraId="3745045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DC54B6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44EADD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12D2B8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CEBD4C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E4E9E0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91044C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302BA43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35D9C466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2140202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341F749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35C832E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C547E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308357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9D2914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1CE00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080" w:type="dxa"/>
            <w:noWrap/>
            <w:hideMark/>
          </w:tcPr>
          <w:p w14:paraId="14CB816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5E3109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1A411BA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4ECF0B4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77F1217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789E080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61A601A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389B38A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1F1B970E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E50537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6A9E26C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043D0B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54AA6CB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91AAF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FD28D4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B840D8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080" w:type="dxa"/>
            <w:noWrap/>
            <w:hideMark/>
          </w:tcPr>
          <w:p w14:paraId="2406E6C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37D1379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704F668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311C9FA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3226CC3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157583C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84CE6F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1945A01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63CBC455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007EC1D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19E003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1F69C8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CE1041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4F6691F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2CFA7FA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0FF2798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080" w:type="dxa"/>
            <w:noWrap/>
            <w:hideMark/>
          </w:tcPr>
          <w:p w14:paraId="779EBF7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202442D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2A255A2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76010D9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1726DB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0.9 </w:t>
            </w:r>
          </w:p>
        </w:tc>
        <w:tc>
          <w:tcPr>
            <w:tcW w:w="1080" w:type="dxa"/>
            <w:noWrap/>
            <w:hideMark/>
          </w:tcPr>
          <w:p w14:paraId="3DE89B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F929A5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2.0 </w:t>
            </w:r>
          </w:p>
        </w:tc>
        <w:tc>
          <w:tcPr>
            <w:tcW w:w="1080" w:type="dxa"/>
            <w:noWrap/>
            <w:hideMark/>
          </w:tcPr>
          <w:p w14:paraId="5639004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4AA9EBF7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1B37E15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CCDF7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53A57A52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0E528E6F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02EE85B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7294AF1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4D0E02D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0" w:type="dxa"/>
            <w:noWrap/>
            <w:hideMark/>
          </w:tcPr>
          <w:p w14:paraId="2D90955A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1EBE78F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0C3331F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2311685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6DDD8D2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677C008E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1B2E32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1.4 </w:t>
            </w:r>
          </w:p>
        </w:tc>
        <w:tc>
          <w:tcPr>
            <w:tcW w:w="1080" w:type="dxa"/>
            <w:noWrap/>
            <w:hideMark/>
          </w:tcPr>
          <w:p w14:paraId="5649074D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  <w:tr w:rsidR="00F91820" w:rsidRPr="00F91820" w14:paraId="61832B84" w14:textId="77777777" w:rsidTr="00F91820">
        <w:trPr>
          <w:trHeight w:val="285"/>
        </w:trPr>
        <w:tc>
          <w:tcPr>
            <w:tcW w:w="1080" w:type="dxa"/>
            <w:noWrap/>
            <w:hideMark/>
          </w:tcPr>
          <w:p w14:paraId="73CE382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080" w:type="dxa"/>
            <w:noWrap/>
            <w:hideMark/>
          </w:tcPr>
          <w:p w14:paraId="494CE65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262D7E0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3A48DE5C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1887470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080" w:type="dxa"/>
            <w:noWrap/>
            <w:hideMark/>
          </w:tcPr>
          <w:p w14:paraId="18BC24E5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04E020C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080" w:type="dxa"/>
            <w:noWrap/>
            <w:hideMark/>
          </w:tcPr>
          <w:p w14:paraId="25559BD4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80" w:type="dxa"/>
            <w:noWrap/>
            <w:hideMark/>
          </w:tcPr>
          <w:p w14:paraId="6047D65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213" w:type="dxa"/>
            <w:noWrap/>
            <w:hideMark/>
          </w:tcPr>
          <w:p w14:paraId="3EF624D7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1080" w:type="dxa"/>
            <w:noWrap/>
            <w:hideMark/>
          </w:tcPr>
          <w:p w14:paraId="03F01B29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0.3 </w:t>
            </w:r>
          </w:p>
        </w:tc>
        <w:tc>
          <w:tcPr>
            <w:tcW w:w="1080" w:type="dxa"/>
            <w:noWrap/>
            <w:hideMark/>
          </w:tcPr>
          <w:p w14:paraId="2D4E9936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1.0 </w:t>
            </w:r>
          </w:p>
        </w:tc>
        <w:tc>
          <w:tcPr>
            <w:tcW w:w="1080" w:type="dxa"/>
            <w:noWrap/>
            <w:hideMark/>
          </w:tcPr>
          <w:p w14:paraId="3B5871A0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1.3 </w:t>
            </w:r>
          </w:p>
        </w:tc>
        <w:tc>
          <w:tcPr>
            <w:tcW w:w="1080" w:type="dxa"/>
            <w:noWrap/>
            <w:hideMark/>
          </w:tcPr>
          <w:p w14:paraId="4B0BEC21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  <w:tc>
          <w:tcPr>
            <w:tcW w:w="1080" w:type="dxa"/>
            <w:noWrap/>
            <w:hideMark/>
          </w:tcPr>
          <w:p w14:paraId="236E8223" w14:textId="77777777" w:rsidR="00F91820" w:rsidRPr="00F91820" w:rsidRDefault="00F91820" w:rsidP="00F91820">
            <w:pPr>
              <w:overflowPunct w:val="0"/>
              <w:autoSpaceDE w:val="0"/>
              <w:autoSpaceDN w:val="0"/>
              <w:adjustRightInd w:val="0"/>
              <w:spacing w:after="100"/>
              <w:textAlignment w:val="baseline"/>
              <w:rPr>
                <w:rFonts w:eastAsiaTheme="minorEastAsia"/>
                <w:lang w:eastAsia="zh-CN"/>
              </w:rPr>
            </w:pPr>
            <w:r w:rsidRPr="00F91820">
              <w:rPr>
                <w:rFonts w:eastAsiaTheme="minorEastAsia" w:hint="eastAsia"/>
                <w:lang w:eastAsia="zh-CN"/>
              </w:rPr>
              <w:t xml:space="preserve">2.1 </w:t>
            </w:r>
          </w:p>
        </w:tc>
      </w:tr>
    </w:tbl>
    <w:p w14:paraId="6943B95A" w14:textId="77777777" w:rsidR="00D6376B" w:rsidRPr="00D6376B" w:rsidRDefault="00D6376B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sectPr w:rsidR="00D6376B" w:rsidRPr="00D6376B" w:rsidSect="00633C4C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465B9" w14:textId="77777777" w:rsidR="00A36735" w:rsidRDefault="00A36735">
      <w:r>
        <w:separator/>
      </w:r>
    </w:p>
  </w:endnote>
  <w:endnote w:type="continuationSeparator" w:id="0">
    <w:p w14:paraId="565FA922" w14:textId="77777777" w:rsidR="00A36735" w:rsidRDefault="00A3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F6BB7" w14:textId="77777777" w:rsidR="00A36735" w:rsidRDefault="00A36735">
      <w:r>
        <w:separator/>
      </w:r>
    </w:p>
  </w:footnote>
  <w:footnote w:type="continuationSeparator" w:id="0">
    <w:p w14:paraId="22967597" w14:textId="77777777" w:rsidR="00A36735" w:rsidRDefault="00A36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85F13"/>
    <w:multiLevelType w:val="hybridMultilevel"/>
    <w:tmpl w:val="4B4AAC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A0200A"/>
    <w:multiLevelType w:val="multilevel"/>
    <w:tmpl w:val="D40EB84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22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17"/>
  </w:num>
  <w:num w:numId="10">
    <w:abstractNumId w:val="6"/>
  </w:num>
  <w:num w:numId="11">
    <w:abstractNumId w:val="14"/>
  </w:num>
  <w:num w:numId="12">
    <w:abstractNumId w:val="18"/>
  </w:num>
  <w:num w:numId="13">
    <w:abstractNumId w:val="11"/>
  </w:num>
  <w:num w:numId="14">
    <w:abstractNumId w:val="20"/>
  </w:num>
  <w:num w:numId="15">
    <w:abstractNumId w:val="25"/>
  </w:num>
  <w:num w:numId="16">
    <w:abstractNumId w:val="1"/>
  </w:num>
  <w:num w:numId="17">
    <w:abstractNumId w:val="12"/>
  </w:num>
  <w:num w:numId="18">
    <w:abstractNumId w:val="15"/>
  </w:num>
  <w:num w:numId="19">
    <w:abstractNumId w:val="21"/>
  </w:num>
  <w:num w:numId="20">
    <w:abstractNumId w:val="16"/>
  </w:num>
  <w:num w:numId="21">
    <w:abstractNumId w:val="23"/>
  </w:num>
  <w:num w:numId="22">
    <w:abstractNumId w:val="24"/>
  </w:num>
  <w:num w:numId="23">
    <w:abstractNumId w:val="19"/>
  </w:num>
  <w:num w:numId="24">
    <w:abstractNumId w:val="0"/>
  </w:num>
  <w:num w:numId="25">
    <w:abstractNumId w:val="9"/>
  </w:num>
  <w:num w:numId="2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2B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311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4C66"/>
    <w:rsid w:val="0003580C"/>
    <w:rsid w:val="000358D0"/>
    <w:rsid w:val="0003625E"/>
    <w:rsid w:val="0003670D"/>
    <w:rsid w:val="000368BB"/>
    <w:rsid w:val="00036A94"/>
    <w:rsid w:val="00036AF0"/>
    <w:rsid w:val="0003745A"/>
    <w:rsid w:val="000400FE"/>
    <w:rsid w:val="00041D0F"/>
    <w:rsid w:val="00041E2B"/>
    <w:rsid w:val="000428DC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5C7"/>
    <w:rsid w:val="00056FF0"/>
    <w:rsid w:val="0005725C"/>
    <w:rsid w:val="0005755D"/>
    <w:rsid w:val="00057D3B"/>
    <w:rsid w:val="00060185"/>
    <w:rsid w:val="00060286"/>
    <w:rsid w:val="00060807"/>
    <w:rsid w:val="00060EEF"/>
    <w:rsid w:val="000613E0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504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1BDB"/>
    <w:rsid w:val="00082322"/>
    <w:rsid w:val="00082810"/>
    <w:rsid w:val="00083267"/>
    <w:rsid w:val="00083540"/>
    <w:rsid w:val="00083D29"/>
    <w:rsid w:val="000852AB"/>
    <w:rsid w:val="00085C75"/>
    <w:rsid w:val="0008614B"/>
    <w:rsid w:val="000866D2"/>
    <w:rsid w:val="000876CE"/>
    <w:rsid w:val="000901E3"/>
    <w:rsid w:val="00090200"/>
    <w:rsid w:val="0009137C"/>
    <w:rsid w:val="00091E93"/>
    <w:rsid w:val="00092774"/>
    <w:rsid w:val="00092A2C"/>
    <w:rsid w:val="00092F75"/>
    <w:rsid w:val="00093E7E"/>
    <w:rsid w:val="00095C5B"/>
    <w:rsid w:val="00096EE4"/>
    <w:rsid w:val="000973B9"/>
    <w:rsid w:val="0009774B"/>
    <w:rsid w:val="00097B77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1C1"/>
    <w:rsid w:val="000A6EE3"/>
    <w:rsid w:val="000A7549"/>
    <w:rsid w:val="000A7599"/>
    <w:rsid w:val="000A77A5"/>
    <w:rsid w:val="000B0587"/>
    <w:rsid w:val="000B0AA2"/>
    <w:rsid w:val="000B0FA4"/>
    <w:rsid w:val="000B1743"/>
    <w:rsid w:val="000B1E4B"/>
    <w:rsid w:val="000B36F2"/>
    <w:rsid w:val="000B388B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003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4"/>
    <w:rsid w:val="000E11ED"/>
    <w:rsid w:val="000E18FE"/>
    <w:rsid w:val="000E1996"/>
    <w:rsid w:val="000E26EC"/>
    <w:rsid w:val="000E3EEF"/>
    <w:rsid w:val="000E41AC"/>
    <w:rsid w:val="000E444B"/>
    <w:rsid w:val="000E5008"/>
    <w:rsid w:val="000E660C"/>
    <w:rsid w:val="000E7163"/>
    <w:rsid w:val="000E74E5"/>
    <w:rsid w:val="000F00E4"/>
    <w:rsid w:val="000F2DB9"/>
    <w:rsid w:val="000F2E4A"/>
    <w:rsid w:val="000F4526"/>
    <w:rsid w:val="000F5BDB"/>
    <w:rsid w:val="000F603A"/>
    <w:rsid w:val="000F625A"/>
    <w:rsid w:val="000F7D42"/>
    <w:rsid w:val="00102101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1C3C"/>
    <w:rsid w:val="001128BB"/>
    <w:rsid w:val="00112976"/>
    <w:rsid w:val="0011327C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0DC"/>
    <w:rsid w:val="00132AF3"/>
    <w:rsid w:val="00132AF6"/>
    <w:rsid w:val="00132CD6"/>
    <w:rsid w:val="0013339B"/>
    <w:rsid w:val="001341C4"/>
    <w:rsid w:val="001348B5"/>
    <w:rsid w:val="00135036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2B47"/>
    <w:rsid w:val="001430FC"/>
    <w:rsid w:val="0014470A"/>
    <w:rsid w:val="00144DE2"/>
    <w:rsid w:val="00144E8A"/>
    <w:rsid w:val="001450F9"/>
    <w:rsid w:val="00145418"/>
    <w:rsid w:val="00145A66"/>
    <w:rsid w:val="00145B7A"/>
    <w:rsid w:val="00146E22"/>
    <w:rsid w:val="0014754F"/>
    <w:rsid w:val="001475DF"/>
    <w:rsid w:val="001507FD"/>
    <w:rsid w:val="001511C0"/>
    <w:rsid w:val="00151FC2"/>
    <w:rsid w:val="00152172"/>
    <w:rsid w:val="00152F69"/>
    <w:rsid w:val="0015332E"/>
    <w:rsid w:val="00153528"/>
    <w:rsid w:val="00153545"/>
    <w:rsid w:val="00153E43"/>
    <w:rsid w:val="00154C40"/>
    <w:rsid w:val="0015570F"/>
    <w:rsid w:val="0015587C"/>
    <w:rsid w:val="00155AA1"/>
    <w:rsid w:val="00155DE7"/>
    <w:rsid w:val="001564CC"/>
    <w:rsid w:val="00157A11"/>
    <w:rsid w:val="001621EA"/>
    <w:rsid w:val="00162A00"/>
    <w:rsid w:val="00162B77"/>
    <w:rsid w:val="00163998"/>
    <w:rsid w:val="001640DE"/>
    <w:rsid w:val="00164593"/>
    <w:rsid w:val="001647AF"/>
    <w:rsid w:val="001649EB"/>
    <w:rsid w:val="0016659E"/>
    <w:rsid w:val="0016690F"/>
    <w:rsid w:val="00170B91"/>
    <w:rsid w:val="00171DDF"/>
    <w:rsid w:val="00172BF9"/>
    <w:rsid w:val="0017300C"/>
    <w:rsid w:val="00173D4A"/>
    <w:rsid w:val="00175BBA"/>
    <w:rsid w:val="00175ECF"/>
    <w:rsid w:val="0018056F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538"/>
    <w:rsid w:val="001A08AA"/>
    <w:rsid w:val="001A17A5"/>
    <w:rsid w:val="001A2377"/>
    <w:rsid w:val="001A2EF9"/>
    <w:rsid w:val="001A3120"/>
    <w:rsid w:val="001A33BD"/>
    <w:rsid w:val="001A42C2"/>
    <w:rsid w:val="001A519E"/>
    <w:rsid w:val="001A55C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5407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D44"/>
    <w:rsid w:val="001C3F38"/>
    <w:rsid w:val="001C40BB"/>
    <w:rsid w:val="001C4247"/>
    <w:rsid w:val="001C473D"/>
    <w:rsid w:val="001C4DA2"/>
    <w:rsid w:val="001C524C"/>
    <w:rsid w:val="001C55F4"/>
    <w:rsid w:val="001C6E9A"/>
    <w:rsid w:val="001C7E38"/>
    <w:rsid w:val="001D0876"/>
    <w:rsid w:val="001D0A61"/>
    <w:rsid w:val="001D1C77"/>
    <w:rsid w:val="001D218D"/>
    <w:rsid w:val="001D2248"/>
    <w:rsid w:val="001D2F10"/>
    <w:rsid w:val="001D3583"/>
    <w:rsid w:val="001D3D36"/>
    <w:rsid w:val="001D3D99"/>
    <w:rsid w:val="001D43CA"/>
    <w:rsid w:val="001D5F95"/>
    <w:rsid w:val="001D616D"/>
    <w:rsid w:val="001D6225"/>
    <w:rsid w:val="001D6867"/>
    <w:rsid w:val="001D6CD8"/>
    <w:rsid w:val="001D7D91"/>
    <w:rsid w:val="001D7F4A"/>
    <w:rsid w:val="001E0050"/>
    <w:rsid w:val="001E012E"/>
    <w:rsid w:val="001E051F"/>
    <w:rsid w:val="001E0F11"/>
    <w:rsid w:val="001E1AC3"/>
    <w:rsid w:val="001E1DDF"/>
    <w:rsid w:val="001E268E"/>
    <w:rsid w:val="001E27D0"/>
    <w:rsid w:val="001E31D6"/>
    <w:rsid w:val="001E397C"/>
    <w:rsid w:val="001E3CD6"/>
    <w:rsid w:val="001E4301"/>
    <w:rsid w:val="001E5D87"/>
    <w:rsid w:val="001E637C"/>
    <w:rsid w:val="001E7B8D"/>
    <w:rsid w:val="001F005B"/>
    <w:rsid w:val="001F0DB3"/>
    <w:rsid w:val="001F14C9"/>
    <w:rsid w:val="001F186E"/>
    <w:rsid w:val="001F2E81"/>
    <w:rsid w:val="001F353B"/>
    <w:rsid w:val="001F39E9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37A"/>
    <w:rsid w:val="002135B1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564"/>
    <w:rsid w:val="00232B68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66B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363"/>
    <w:rsid w:val="00250926"/>
    <w:rsid w:val="0025114C"/>
    <w:rsid w:val="00251228"/>
    <w:rsid w:val="00251340"/>
    <w:rsid w:val="00251D73"/>
    <w:rsid w:val="00251F5D"/>
    <w:rsid w:val="00252140"/>
    <w:rsid w:val="0025224B"/>
    <w:rsid w:val="002540ED"/>
    <w:rsid w:val="00254246"/>
    <w:rsid w:val="0025514E"/>
    <w:rsid w:val="002562E7"/>
    <w:rsid w:val="002565F4"/>
    <w:rsid w:val="00257735"/>
    <w:rsid w:val="002578B0"/>
    <w:rsid w:val="00257D9D"/>
    <w:rsid w:val="00260691"/>
    <w:rsid w:val="0026095F"/>
    <w:rsid w:val="00261145"/>
    <w:rsid w:val="0026179F"/>
    <w:rsid w:val="00262F22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4AA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0ED"/>
    <w:rsid w:val="00275B77"/>
    <w:rsid w:val="00276257"/>
    <w:rsid w:val="00276C87"/>
    <w:rsid w:val="00277A09"/>
    <w:rsid w:val="00277A34"/>
    <w:rsid w:val="00280BB9"/>
    <w:rsid w:val="00280F0C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0EF"/>
    <w:rsid w:val="002924A0"/>
    <w:rsid w:val="00292E5D"/>
    <w:rsid w:val="002959A7"/>
    <w:rsid w:val="002961D9"/>
    <w:rsid w:val="00296975"/>
    <w:rsid w:val="00296B9F"/>
    <w:rsid w:val="00297E6A"/>
    <w:rsid w:val="002A000E"/>
    <w:rsid w:val="002A0240"/>
    <w:rsid w:val="002A02D9"/>
    <w:rsid w:val="002A0938"/>
    <w:rsid w:val="002A31EB"/>
    <w:rsid w:val="002A3662"/>
    <w:rsid w:val="002A3B4C"/>
    <w:rsid w:val="002A3D2D"/>
    <w:rsid w:val="002A45B9"/>
    <w:rsid w:val="002A4686"/>
    <w:rsid w:val="002A5C2C"/>
    <w:rsid w:val="002A686C"/>
    <w:rsid w:val="002A75B9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B7860"/>
    <w:rsid w:val="002B7971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AED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10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43"/>
    <w:rsid w:val="002F78ED"/>
    <w:rsid w:val="003001D3"/>
    <w:rsid w:val="00300907"/>
    <w:rsid w:val="003028A4"/>
    <w:rsid w:val="00302C62"/>
    <w:rsid w:val="00303457"/>
    <w:rsid w:val="003035BA"/>
    <w:rsid w:val="00303D6A"/>
    <w:rsid w:val="00304069"/>
    <w:rsid w:val="00305FF2"/>
    <w:rsid w:val="003067FF"/>
    <w:rsid w:val="00307BAB"/>
    <w:rsid w:val="00307D2C"/>
    <w:rsid w:val="003109D0"/>
    <w:rsid w:val="00310D64"/>
    <w:rsid w:val="00311460"/>
    <w:rsid w:val="00311C4E"/>
    <w:rsid w:val="00313522"/>
    <w:rsid w:val="00313FE8"/>
    <w:rsid w:val="00314082"/>
    <w:rsid w:val="00314600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C3E"/>
    <w:rsid w:val="00324D4E"/>
    <w:rsid w:val="00325464"/>
    <w:rsid w:val="003266FB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2F8D"/>
    <w:rsid w:val="003340C5"/>
    <w:rsid w:val="00334185"/>
    <w:rsid w:val="00334748"/>
    <w:rsid w:val="00334972"/>
    <w:rsid w:val="00335A67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461"/>
    <w:rsid w:val="00344657"/>
    <w:rsid w:val="003450DD"/>
    <w:rsid w:val="003465A2"/>
    <w:rsid w:val="00346778"/>
    <w:rsid w:val="00346C19"/>
    <w:rsid w:val="00346D79"/>
    <w:rsid w:val="00346E6B"/>
    <w:rsid w:val="00347FCF"/>
    <w:rsid w:val="00350CD7"/>
    <w:rsid w:val="0035139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0F1C"/>
    <w:rsid w:val="003614C6"/>
    <w:rsid w:val="00361BE0"/>
    <w:rsid w:val="00361C4A"/>
    <w:rsid w:val="0036227B"/>
    <w:rsid w:val="003625AA"/>
    <w:rsid w:val="003631E4"/>
    <w:rsid w:val="00364251"/>
    <w:rsid w:val="00364AAC"/>
    <w:rsid w:val="00367724"/>
    <w:rsid w:val="0037071B"/>
    <w:rsid w:val="00372AA4"/>
    <w:rsid w:val="00372B75"/>
    <w:rsid w:val="00372FCE"/>
    <w:rsid w:val="00373148"/>
    <w:rsid w:val="003732C7"/>
    <w:rsid w:val="0037341D"/>
    <w:rsid w:val="00374DD2"/>
    <w:rsid w:val="00374FD1"/>
    <w:rsid w:val="0037500A"/>
    <w:rsid w:val="00375DF7"/>
    <w:rsid w:val="00375FA4"/>
    <w:rsid w:val="003769D8"/>
    <w:rsid w:val="00376F86"/>
    <w:rsid w:val="003808E4"/>
    <w:rsid w:val="00380C5B"/>
    <w:rsid w:val="00381785"/>
    <w:rsid w:val="00381AEF"/>
    <w:rsid w:val="0038342D"/>
    <w:rsid w:val="00383633"/>
    <w:rsid w:val="00383D1E"/>
    <w:rsid w:val="00383F01"/>
    <w:rsid w:val="00384B1C"/>
    <w:rsid w:val="00384DB5"/>
    <w:rsid w:val="00385170"/>
    <w:rsid w:val="003861D5"/>
    <w:rsid w:val="003873FB"/>
    <w:rsid w:val="00387D2D"/>
    <w:rsid w:val="003900F6"/>
    <w:rsid w:val="00390BAF"/>
    <w:rsid w:val="003920BC"/>
    <w:rsid w:val="00392384"/>
    <w:rsid w:val="00393094"/>
    <w:rsid w:val="00393475"/>
    <w:rsid w:val="00394109"/>
    <w:rsid w:val="003943A6"/>
    <w:rsid w:val="003964A3"/>
    <w:rsid w:val="00397206"/>
    <w:rsid w:val="00397211"/>
    <w:rsid w:val="00397CC0"/>
    <w:rsid w:val="003A00A9"/>
    <w:rsid w:val="003A01F7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E1"/>
    <w:rsid w:val="003B13F1"/>
    <w:rsid w:val="003B1AA0"/>
    <w:rsid w:val="003B2C2D"/>
    <w:rsid w:val="003B2EED"/>
    <w:rsid w:val="003B478A"/>
    <w:rsid w:val="003B54C8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1B34"/>
    <w:rsid w:val="003C205F"/>
    <w:rsid w:val="003C32B2"/>
    <w:rsid w:val="003C4291"/>
    <w:rsid w:val="003C47CE"/>
    <w:rsid w:val="003C4CF5"/>
    <w:rsid w:val="003C54C0"/>
    <w:rsid w:val="003C5E26"/>
    <w:rsid w:val="003C6C1A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264"/>
    <w:rsid w:val="003F657D"/>
    <w:rsid w:val="003F7715"/>
    <w:rsid w:val="004006F6"/>
    <w:rsid w:val="0040097C"/>
    <w:rsid w:val="0040139E"/>
    <w:rsid w:val="00401A34"/>
    <w:rsid w:val="00402A72"/>
    <w:rsid w:val="00403149"/>
    <w:rsid w:val="0040315C"/>
    <w:rsid w:val="00405D8E"/>
    <w:rsid w:val="00406695"/>
    <w:rsid w:val="00406B7B"/>
    <w:rsid w:val="00406F64"/>
    <w:rsid w:val="00407A23"/>
    <w:rsid w:val="00407C46"/>
    <w:rsid w:val="0041230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452"/>
    <w:rsid w:val="004421B3"/>
    <w:rsid w:val="004423FC"/>
    <w:rsid w:val="00442EFF"/>
    <w:rsid w:val="00444225"/>
    <w:rsid w:val="00444EFF"/>
    <w:rsid w:val="0044597D"/>
    <w:rsid w:val="004462F9"/>
    <w:rsid w:val="00447336"/>
    <w:rsid w:val="0044741F"/>
    <w:rsid w:val="0045011C"/>
    <w:rsid w:val="00450155"/>
    <w:rsid w:val="0045076C"/>
    <w:rsid w:val="004510BE"/>
    <w:rsid w:val="00452764"/>
    <w:rsid w:val="004529B4"/>
    <w:rsid w:val="00453919"/>
    <w:rsid w:val="00454065"/>
    <w:rsid w:val="0045541C"/>
    <w:rsid w:val="00455795"/>
    <w:rsid w:val="00456006"/>
    <w:rsid w:val="0046078E"/>
    <w:rsid w:val="00461A5B"/>
    <w:rsid w:val="004622A4"/>
    <w:rsid w:val="0046266D"/>
    <w:rsid w:val="0046357A"/>
    <w:rsid w:val="00463E49"/>
    <w:rsid w:val="00463E53"/>
    <w:rsid w:val="004647F4"/>
    <w:rsid w:val="0046497F"/>
    <w:rsid w:val="00464AEE"/>
    <w:rsid w:val="00464E9A"/>
    <w:rsid w:val="004655C0"/>
    <w:rsid w:val="00465724"/>
    <w:rsid w:val="00466AB0"/>
    <w:rsid w:val="00467F74"/>
    <w:rsid w:val="00470698"/>
    <w:rsid w:val="00470E49"/>
    <w:rsid w:val="00470FAE"/>
    <w:rsid w:val="00471B36"/>
    <w:rsid w:val="00471CEE"/>
    <w:rsid w:val="00471E11"/>
    <w:rsid w:val="00472288"/>
    <w:rsid w:val="00473060"/>
    <w:rsid w:val="004742B6"/>
    <w:rsid w:val="00474B2C"/>
    <w:rsid w:val="00474FBC"/>
    <w:rsid w:val="00475374"/>
    <w:rsid w:val="00476026"/>
    <w:rsid w:val="00480FE4"/>
    <w:rsid w:val="00481281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224"/>
    <w:rsid w:val="0049431B"/>
    <w:rsid w:val="00494DF9"/>
    <w:rsid w:val="00495A33"/>
    <w:rsid w:val="0049612D"/>
    <w:rsid w:val="004963F9"/>
    <w:rsid w:val="00496881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235"/>
    <w:rsid w:val="004B1313"/>
    <w:rsid w:val="004B14B1"/>
    <w:rsid w:val="004B4E37"/>
    <w:rsid w:val="004B5407"/>
    <w:rsid w:val="004B60A8"/>
    <w:rsid w:val="004B65C6"/>
    <w:rsid w:val="004B687B"/>
    <w:rsid w:val="004B6A34"/>
    <w:rsid w:val="004B7065"/>
    <w:rsid w:val="004B71B1"/>
    <w:rsid w:val="004B72DF"/>
    <w:rsid w:val="004B7806"/>
    <w:rsid w:val="004C0C0F"/>
    <w:rsid w:val="004C1658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3EA"/>
    <w:rsid w:val="004D5600"/>
    <w:rsid w:val="004D5F6D"/>
    <w:rsid w:val="004D6824"/>
    <w:rsid w:val="004D6A7A"/>
    <w:rsid w:val="004D6F26"/>
    <w:rsid w:val="004D7D8A"/>
    <w:rsid w:val="004D7FD0"/>
    <w:rsid w:val="004E1DDF"/>
    <w:rsid w:val="004E1FCF"/>
    <w:rsid w:val="004E2324"/>
    <w:rsid w:val="004E2B50"/>
    <w:rsid w:val="004E2C21"/>
    <w:rsid w:val="004E2F04"/>
    <w:rsid w:val="004E3459"/>
    <w:rsid w:val="004E3CAE"/>
    <w:rsid w:val="004E49E3"/>
    <w:rsid w:val="004E50FE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66DD"/>
    <w:rsid w:val="004F7062"/>
    <w:rsid w:val="004F74DE"/>
    <w:rsid w:val="004F7A3D"/>
    <w:rsid w:val="004F7A40"/>
    <w:rsid w:val="004F7C82"/>
    <w:rsid w:val="00500FB2"/>
    <w:rsid w:val="00501CEE"/>
    <w:rsid w:val="00502080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17E2"/>
    <w:rsid w:val="00512458"/>
    <w:rsid w:val="00512534"/>
    <w:rsid w:val="005125BF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775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811"/>
    <w:rsid w:val="00550A51"/>
    <w:rsid w:val="00550D65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601CC"/>
    <w:rsid w:val="00560261"/>
    <w:rsid w:val="00561108"/>
    <w:rsid w:val="005611F5"/>
    <w:rsid w:val="0056238E"/>
    <w:rsid w:val="00562F13"/>
    <w:rsid w:val="005639C6"/>
    <w:rsid w:val="00563C18"/>
    <w:rsid w:val="00564039"/>
    <w:rsid w:val="005645CE"/>
    <w:rsid w:val="00565867"/>
    <w:rsid w:val="005667F2"/>
    <w:rsid w:val="00566838"/>
    <w:rsid w:val="0057106E"/>
    <w:rsid w:val="00571298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217"/>
    <w:rsid w:val="00580883"/>
    <w:rsid w:val="00580997"/>
    <w:rsid w:val="005813AB"/>
    <w:rsid w:val="005818D5"/>
    <w:rsid w:val="00581BF7"/>
    <w:rsid w:val="00581E88"/>
    <w:rsid w:val="005824F0"/>
    <w:rsid w:val="0058392F"/>
    <w:rsid w:val="005846A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374"/>
    <w:rsid w:val="005A37DF"/>
    <w:rsid w:val="005A476C"/>
    <w:rsid w:val="005A48D4"/>
    <w:rsid w:val="005A4B48"/>
    <w:rsid w:val="005A5627"/>
    <w:rsid w:val="005A5C21"/>
    <w:rsid w:val="005A616F"/>
    <w:rsid w:val="005A6BB0"/>
    <w:rsid w:val="005A70A7"/>
    <w:rsid w:val="005B0106"/>
    <w:rsid w:val="005B0468"/>
    <w:rsid w:val="005B084E"/>
    <w:rsid w:val="005B11FE"/>
    <w:rsid w:val="005B337A"/>
    <w:rsid w:val="005B42D4"/>
    <w:rsid w:val="005B5A4F"/>
    <w:rsid w:val="005C063D"/>
    <w:rsid w:val="005C0B59"/>
    <w:rsid w:val="005C0C19"/>
    <w:rsid w:val="005C1AEB"/>
    <w:rsid w:val="005C209D"/>
    <w:rsid w:val="005C294A"/>
    <w:rsid w:val="005C331B"/>
    <w:rsid w:val="005C3A0E"/>
    <w:rsid w:val="005C3FC0"/>
    <w:rsid w:val="005C41A1"/>
    <w:rsid w:val="005C53B5"/>
    <w:rsid w:val="005C545B"/>
    <w:rsid w:val="005C5A1C"/>
    <w:rsid w:val="005C66FA"/>
    <w:rsid w:val="005C678B"/>
    <w:rsid w:val="005C7E5C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A48"/>
    <w:rsid w:val="005E4F46"/>
    <w:rsid w:val="005E5BB3"/>
    <w:rsid w:val="005E6F17"/>
    <w:rsid w:val="005E734A"/>
    <w:rsid w:val="005E7EA5"/>
    <w:rsid w:val="005F02CC"/>
    <w:rsid w:val="005F0A94"/>
    <w:rsid w:val="005F1053"/>
    <w:rsid w:val="005F141A"/>
    <w:rsid w:val="005F3834"/>
    <w:rsid w:val="005F3B1B"/>
    <w:rsid w:val="005F4192"/>
    <w:rsid w:val="005F4969"/>
    <w:rsid w:val="005F53E9"/>
    <w:rsid w:val="005F5931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4839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3670"/>
    <w:rsid w:val="00614F2A"/>
    <w:rsid w:val="006161FE"/>
    <w:rsid w:val="0061691F"/>
    <w:rsid w:val="00617CB2"/>
    <w:rsid w:val="00617DA0"/>
    <w:rsid w:val="006210C4"/>
    <w:rsid w:val="0062126D"/>
    <w:rsid w:val="00621C46"/>
    <w:rsid w:val="00621CDD"/>
    <w:rsid w:val="00621EF2"/>
    <w:rsid w:val="00622B32"/>
    <w:rsid w:val="00622ECE"/>
    <w:rsid w:val="00624D03"/>
    <w:rsid w:val="00624E4F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207"/>
    <w:rsid w:val="00633B08"/>
    <w:rsid w:val="00633C4C"/>
    <w:rsid w:val="00634D67"/>
    <w:rsid w:val="0063507C"/>
    <w:rsid w:val="00635627"/>
    <w:rsid w:val="00636D24"/>
    <w:rsid w:val="006376B5"/>
    <w:rsid w:val="00637D69"/>
    <w:rsid w:val="00637E35"/>
    <w:rsid w:val="00641185"/>
    <w:rsid w:val="006417D4"/>
    <w:rsid w:val="006418A4"/>
    <w:rsid w:val="00641F16"/>
    <w:rsid w:val="00642164"/>
    <w:rsid w:val="00642DFE"/>
    <w:rsid w:val="00643962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250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607E7"/>
    <w:rsid w:val="00661613"/>
    <w:rsid w:val="00661AA3"/>
    <w:rsid w:val="00661E22"/>
    <w:rsid w:val="00662DE1"/>
    <w:rsid w:val="00663C47"/>
    <w:rsid w:val="00663DBA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926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7D3"/>
    <w:rsid w:val="00685E3C"/>
    <w:rsid w:val="006870B3"/>
    <w:rsid w:val="0068746F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B98"/>
    <w:rsid w:val="006B6F1D"/>
    <w:rsid w:val="006C0660"/>
    <w:rsid w:val="006C0DB2"/>
    <w:rsid w:val="006C154B"/>
    <w:rsid w:val="006C2319"/>
    <w:rsid w:val="006C240D"/>
    <w:rsid w:val="006C25DA"/>
    <w:rsid w:val="006C4684"/>
    <w:rsid w:val="006C4A00"/>
    <w:rsid w:val="006C7555"/>
    <w:rsid w:val="006C78C9"/>
    <w:rsid w:val="006D0BDB"/>
    <w:rsid w:val="006D1C47"/>
    <w:rsid w:val="006D20E2"/>
    <w:rsid w:val="006D2979"/>
    <w:rsid w:val="006D2C28"/>
    <w:rsid w:val="006D305B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7629"/>
    <w:rsid w:val="006E79C6"/>
    <w:rsid w:val="006F048B"/>
    <w:rsid w:val="006F098D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6F7639"/>
    <w:rsid w:val="00700488"/>
    <w:rsid w:val="007016A7"/>
    <w:rsid w:val="0070328C"/>
    <w:rsid w:val="00703391"/>
    <w:rsid w:val="00703A64"/>
    <w:rsid w:val="00703B26"/>
    <w:rsid w:val="00703F5D"/>
    <w:rsid w:val="00704A91"/>
    <w:rsid w:val="0070500A"/>
    <w:rsid w:val="00705946"/>
    <w:rsid w:val="00705B94"/>
    <w:rsid w:val="0070602A"/>
    <w:rsid w:val="0070646B"/>
    <w:rsid w:val="007066FA"/>
    <w:rsid w:val="00706D01"/>
    <w:rsid w:val="00707941"/>
    <w:rsid w:val="00707DC9"/>
    <w:rsid w:val="00711C4E"/>
    <w:rsid w:val="00712236"/>
    <w:rsid w:val="0071298F"/>
    <w:rsid w:val="00712CB2"/>
    <w:rsid w:val="007149AA"/>
    <w:rsid w:val="00715FB4"/>
    <w:rsid w:val="007162EF"/>
    <w:rsid w:val="007164D1"/>
    <w:rsid w:val="007172A4"/>
    <w:rsid w:val="00720148"/>
    <w:rsid w:val="007204CA"/>
    <w:rsid w:val="00721148"/>
    <w:rsid w:val="007235C4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038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076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75"/>
    <w:rsid w:val="00754C9D"/>
    <w:rsid w:val="00755F7A"/>
    <w:rsid w:val="0075620E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4F14"/>
    <w:rsid w:val="00766329"/>
    <w:rsid w:val="0076655C"/>
    <w:rsid w:val="00770392"/>
    <w:rsid w:val="00770A12"/>
    <w:rsid w:val="00770DE9"/>
    <w:rsid w:val="007714B0"/>
    <w:rsid w:val="0077161B"/>
    <w:rsid w:val="007731E0"/>
    <w:rsid w:val="00773C9E"/>
    <w:rsid w:val="00774494"/>
    <w:rsid w:val="00774D0F"/>
    <w:rsid w:val="00775CF9"/>
    <w:rsid w:val="00775F0F"/>
    <w:rsid w:val="00776724"/>
    <w:rsid w:val="007769B2"/>
    <w:rsid w:val="00776C2C"/>
    <w:rsid w:val="0077723F"/>
    <w:rsid w:val="00777F54"/>
    <w:rsid w:val="0078088D"/>
    <w:rsid w:val="007821E2"/>
    <w:rsid w:val="00782DCE"/>
    <w:rsid w:val="00782FD0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49A"/>
    <w:rsid w:val="00794E59"/>
    <w:rsid w:val="00796A7B"/>
    <w:rsid w:val="0079773E"/>
    <w:rsid w:val="00797C0C"/>
    <w:rsid w:val="00797C16"/>
    <w:rsid w:val="00797E82"/>
    <w:rsid w:val="007A06A8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A75"/>
    <w:rsid w:val="007A7FA6"/>
    <w:rsid w:val="007B030B"/>
    <w:rsid w:val="007B0A29"/>
    <w:rsid w:val="007B4439"/>
    <w:rsid w:val="007B486F"/>
    <w:rsid w:val="007B4ACA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77F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3A50"/>
    <w:rsid w:val="00803BD2"/>
    <w:rsid w:val="00804709"/>
    <w:rsid w:val="00804BBC"/>
    <w:rsid w:val="00805D97"/>
    <w:rsid w:val="00806191"/>
    <w:rsid w:val="008065D2"/>
    <w:rsid w:val="008065E8"/>
    <w:rsid w:val="008074FB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AD"/>
    <w:rsid w:val="008151BE"/>
    <w:rsid w:val="008152D0"/>
    <w:rsid w:val="00815E4C"/>
    <w:rsid w:val="00816100"/>
    <w:rsid w:val="0081661C"/>
    <w:rsid w:val="008166C7"/>
    <w:rsid w:val="00816C9D"/>
    <w:rsid w:val="008172B0"/>
    <w:rsid w:val="00817C2E"/>
    <w:rsid w:val="00820791"/>
    <w:rsid w:val="00821312"/>
    <w:rsid w:val="00821DFB"/>
    <w:rsid w:val="0082264A"/>
    <w:rsid w:val="008226D9"/>
    <w:rsid w:val="00822966"/>
    <w:rsid w:val="00825101"/>
    <w:rsid w:val="00825E4D"/>
    <w:rsid w:val="00826B31"/>
    <w:rsid w:val="00830167"/>
    <w:rsid w:val="0083080F"/>
    <w:rsid w:val="00830BED"/>
    <w:rsid w:val="00830FBB"/>
    <w:rsid w:val="00831A5E"/>
    <w:rsid w:val="00831D33"/>
    <w:rsid w:val="00833404"/>
    <w:rsid w:val="00834528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0156"/>
    <w:rsid w:val="008513EC"/>
    <w:rsid w:val="00852008"/>
    <w:rsid w:val="0085266A"/>
    <w:rsid w:val="00852A4B"/>
    <w:rsid w:val="00852A5D"/>
    <w:rsid w:val="00853055"/>
    <w:rsid w:val="008534B0"/>
    <w:rsid w:val="0085390A"/>
    <w:rsid w:val="008541B3"/>
    <w:rsid w:val="008543AD"/>
    <w:rsid w:val="0085468B"/>
    <w:rsid w:val="00854D76"/>
    <w:rsid w:val="00855AA7"/>
    <w:rsid w:val="00855BEB"/>
    <w:rsid w:val="00855C39"/>
    <w:rsid w:val="008568AD"/>
    <w:rsid w:val="00856B4D"/>
    <w:rsid w:val="0085727B"/>
    <w:rsid w:val="0086011D"/>
    <w:rsid w:val="00860F93"/>
    <w:rsid w:val="008611CA"/>
    <w:rsid w:val="00861327"/>
    <w:rsid w:val="00861DEC"/>
    <w:rsid w:val="0086232E"/>
    <w:rsid w:val="00862804"/>
    <w:rsid w:val="00863CBE"/>
    <w:rsid w:val="00864290"/>
    <w:rsid w:val="00864950"/>
    <w:rsid w:val="00866C27"/>
    <w:rsid w:val="00870351"/>
    <w:rsid w:val="008721CA"/>
    <w:rsid w:val="008753E6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46C5"/>
    <w:rsid w:val="008A48B7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0B2"/>
    <w:rsid w:val="008B63F0"/>
    <w:rsid w:val="008B68E7"/>
    <w:rsid w:val="008C0435"/>
    <w:rsid w:val="008C05D3"/>
    <w:rsid w:val="008C0C28"/>
    <w:rsid w:val="008C2308"/>
    <w:rsid w:val="008C2931"/>
    <w:rsid w:val="008C3447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49F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509A"/>
    <w:rsid w:val="008E61B7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875"/>
    <w:rsid w:val="008F3F04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041"/>
    <w:rsid w:val="00906108"/>
    <w:rsid w:val="0090688A"/>
    <w:rsid w:val="00907120"/>
    <w:rsid w:val="009108DB"/>
    <w:rsid w:val="009109CD"/>
    <w:rsid w:val="00910F6F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3B21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282"/>
    <w:rsid w:val="00935F8F"/>
    <w:rsid w:val="0093625F"/>
    <w:rsid w:val="009376FC"/>
    <w:rsid w:val="00937AE0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56DD"/>
    <w:rsid w:val="00947422"/>
    <w:rsid w:val="00947559"/>
    <w:rsid w:val="00947C08"/>
    <w:rsid w:val="00950805"/>
    <w:rsid w:val="00950DB6"/>
    <w:rsid w:val="009514EA"/>
    <w:rsid w:val="0095193A"/>
    <w:rsid w:val="00951CC5"/>
    <w:rsid w:val="00951FEA"/>
    <w:rsid w:val="0095224A"/>
    <w:rsid w:val="0095378B"/>
    <w:rsid w:val="0095392E"/>
    <w:rsid w:val="00953D81"/>
    <w:rsid w:val="009540C0"/>
    <w:rsid w:val="0095411A"/>
    <w:rsid w:val="00954998"/>
    <w:rsid w:val="009557E1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AFF"/>
    <w:rsid w:val="00964105"/>
    <w:rsid w:val="009646AF"/>
    <w:rsid w:val="00964BDE"/>
    <w:rsid w:val="00966785"/>
    <w:rsid w:val="009668C6"/>
    <w:rsid w:val="00966F1D"/>
    <w:rsid w:val="009670A3"/>
    <w:rsid w:val="00967167"/>
    <w:rsid w:val="0096752D"/>
    <w:rsid w:val="00970A9C"/>
    <w:rsid w:val="0097133C"/>
    <w:rsid w:val="00971380"/>
    <w:rsid w:val="009716C8"/>
    <w:rsid w:val="00972374"/>
    <w:rsid w:val="009731F5"/>
    <w:rsid w:val="00974343"/>
    <w:rsid w:val="00974CFA"/>
    <w:rsid w:val="00975EC8"/>
    <w:rsid w:val="0097607D"/>
    <w:rsid w:val="009767AC"/>
    <w:rsid w:val="00976BF6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562"/>
    <w:rsid w:val="00990ED1"/>
    <w:rsid w:val="009913F6"/>
    <w:rsid w:val="009916F6"/>
    <w:rsid w:val="00992B5F"/>
    <w:rsid w:val="00995B72"/>
    <w:rsid w:val="00995FDE"/>
    <w:rsid w:val="00997D88"/>
    <w:rsid w:val="009A002B"/>
    <w:rsid w:val="009A03C9"/>
    <w:rsid w:val="009A17A6"/>
    <w:rsid w:val="009A2242"/>
    <w:rsid w:val="009A32EA"/>
    <w:rsid w:val="009A35CD"/>
    <w:rsid w:val="009A398D"/>
    <w:rsid w:val="009A3C56"/>
    <w:rsid w:val="009A4CC5"/>
    <w:rsid w:val="009A4FFC"/>
    <w:rsid w:val="009A54D3"/>
    <w:rsid w:val="009A77CD"/>
    <w:rsid w:val="009B0A4A"/>
    <w:rsid w:val="009B22D8"/>
    <w:rsid w:val="009B2340"/>
    <w:rsid w:val="009B23D3"/>
    <w:rsid w:val="009B2E11"/>
    <w:rsid w:val="009B41C2"/>
    <w:rsid w:val="009B424B"/>
    <w:rsid w:val="009B501A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47B8"/>
    <w:rsid w:val="009C5DD4"/>
    <w:rsid w:val="009C5E85"/>
    <w:rsid w:val="009C6214"/>
    <w:rsid w:val="009C68B9"/>
    <w:rsid w:val="009C68CA"/>
    <w:rsid w:val="009C6EE6"/>
    <w:rsid w:val="009C7156"/>
    <w:rsid w:val="009C7664"/>
    <w:rsid w:val="009C79E6"/>
    <w:rsid w:val="009D3C9E"/>
    <w:rsid w:val="009D594A"/>
    <w:rsid w:val="009D6652"/>
    <w:rsid w:val="009D7623"/>
    <w:rsid w:val="009E0271"/>
    <w:rsid w:val="009E1386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3BD"/>
    <w:rsid w:val="009E757A"/>
    <w:rsid w:val="009E7B6A"/>
    <w:rsid w:val="009E7E30"/>
    <w:rsid w:val="009F05DF"/>
    <w:rsid w:val="009F0701"/>
    <w:rsid w:val="009F15CA"/>
    <w:rsid w:val="009F1D5F"/>
    <w:rsid w:val="009F3DE1"/>
    <w:rsid w:val="009F42CA"/>
    <w:rsid w:val="009F5119"/>
    <w:rsid w:val="009F65CE"/>
    <w:rsid w:val="009F6761"/>
    <w:rsid w:val="009F7598"/>
    <w:rsid w:val="009F787D"/>
    <w:rsid w:val="009F7CB6"/>
    <w:rsid w:val="009F7E14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703"/>
    <w:rsid w:val="00A24FB1"/>
    <w:rsid w:val="00A250D7"/>
    <w:rsid w:val="00A25888"/>
    <w:rsid w:val="00A2601A"/>
    <w:rsid w:val="00A26469"/>
    <w:rsid w:val="00A2709F"/>
    <w:rsid w:val="00A27830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735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47DDF"/>
    <w:rsid w:val="00A47F2E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518"/>
    <w:rsid w:val="00A55360"/>
    <w:rsid w:val="00A55437"/>
    <w:rsid w:val="00A56613"/>
    <w:rsid w:val="00A57698"/>
    <w:rsid w:val="00A604EF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67B27"/>
    <w:rsid w:val="00A70F8C"/>
    <w:rsid w:val="00A71503"/>
    <w:rsid w:val="00A718C2"/>
    <w:rsid w:val="00A72497"/>
    <w:rsid w:val="00A72864"/>
    <w:rsid w:val="00A73AA7"/>
    <w:rsid w:val="00A74CFE"/>
    <w:rsid w:val="00A7540C"/>
    <w:rsid w:val="00A75A18"/>
    <w:rsid w:val="00A75C1C"/>
    <w:rsid w:val="00A779EB"/>
    <w:rsid w:val="00A802BB"/>
    <w:rsid w:val="00A805E1"/>
    <w:rsid w:val="00A80BEF"/>
    <w:rsid w:val="00A813DF"/>
    <w:rsid w:val="00A81B15"/>
    <w:rsid w:val="00A829FC"/>
    <w:rsid w:val="00A82D42"/>
    <w:rsid w:val="00A82FD3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75B"/>
    <w:rsid w:val="00A86833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151A"/>
    <w:rsid w:val="00AA226D"/>
    <w:rsid w:val="00AA28BF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CBC"/>
    <w:rsid w:val="00AA740E"/>
    <w:rsid w:val="00AA75B4"/>
    <w:rsid w:val="00AA76F0"/>
    <w:rsid w:val="00AA78A5"/>
    <w:rsid w:val="00AB01AE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38B"/>
    <w:rsid w:val="00AC24DF"/>
    <w:rsid w:val="00AC307F"/>
    <w:rsid w:val="00AC4018"/>
    <w:rsid w:val="00AC41D2"/>
    <w:rsid w:val="00AC4AFE"/>
    <w:rsid w:val="00AC5DDB"/>
    <w:rsid w:val="00AC7A9E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6F70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33B1"/>
    <w:rsid w:val="00AF43FE"/>
    <w:rsid w:val="00AF472C"/>
    <w:rsid w:val="00AF4B42"/>
    <w:rsid w:val="00AF4FDB"/>
    <w:rsid w:val="00AF5182"/>
    <w:rsid w:val="00AF7ECE"/>
    <w:rsid w:val="00B0096A"/>
    <w:rsid w:val="00B02732"/>
    <w:rsid w:val="00B03580"/>
    <w:rsid w:val="00B038CF"/>
    <w:rsid w:val="00B04731"/>
    <w:rsid w:val="00B04885"/>
    <w:rsid w:val="00B04C7E"/>
    <w:rsid w:val="00B05544"/>
    <w:rsid w:val="00B0580C"/>
    <w:rsid w:val="00B0589A"/>
    <w:rsid w:val="00B061B9"/>
    <w:rsid w:val="00B063F2"/>
    <w:rsid w:val="00B0674F"/>
    <w:rsid w:val="00B07A4D"/>
    <w:rsid w:val="00B107F8"/>
    <w:rsid w:val="00B10A78"/>
    <w:rsid w:val="00B11258"/>
    <w:rsid w:val="00B1148D"/>
    <w:rsid w:val="00B118A8"/>
    <w:rsid w:val="00B1228D"/>
    <w:rsid w:val="00B12E7F"/>
    <w:rsid w:val="00B1310E"/>
    <w:rsid w:val="00B136A1"/>
    <w:rsid w:val="00B14408"/>
    <w:rsid w:val="00B14A22"/>
    <w:rsid w:val="00B14BB4"/>
    <w:rsid w:val="00B14BC8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357"/>
    <w:rsid w:val="00B31B5D"/>
    <w:rsid w:val="00B321E9"/>
    <w:rsid w:val="00B33383"/>
    <w:rsid w:val="00B33407"/>
    <w:rsid w:val="00B33610"/>
    <w:rsid w:val="00B33E5F"/>
    <w:rsid w:val="00B34BA1"/>
    <w:rsid w:val="00B35AC9"/>
    <w:rsid w:val="00B36208"/>
    <w:rsid w:val="00B369E9"/>
    <w:rsid w:val="00B37465"/>
    <w:rsid w:val="00B3769C"/>
    <w:rsid w:val="00B40D30"/>
    <w:rsid w:val="00B410F6"/>
    <w:rsid w:val="00B41D0A"/>
    <w:rsid w:val="00B421DC"/>
    <w:rsid w:val="00B42FB9"/>
    <w:rsid w:val="00B439BF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69C"/>
    <w:rsid w:val="00B5296E"/>
    <w:rsid w:val="00B5441D"/>
    <w:rsid w:val="00B5483C"/>
    <w:rsid w:val="00B55048"/>
    <w:rsid w:val="00B55D9A"/>
    <w:rsid w:val="00B561B2"/>
    <w:rsid w:val="00B564A8"/>
    <w:rsid w:val="00B5778B"/>
    <w:rsid w:val="00B57877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5CF"/>
    <w:rsid w:val="00B97DE5"/>
    <w:rsid w:val="00BA0BB7"/>
    <w:rsid w:val="00BA0D2D"/>
    <w:rsid w:val="00BA1972"/>
    <w:rsid w:val="00BA25BC"/>
    <w:rsid w:val="00BA2DC3"/>
    <w:rsid w:val="00BA3234"/>
    <w:rsid w:val="00BA3440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3F"/>
    <w:rsid w:val="00BC715D"/>
    <w:rsid w:val="00BD0714"/>
    <w:rsid w:val="00BD0905"/>
    <w:rsid w:val="00BD0D18"/>
    <w:rsid w:val="00BD17AE"/>
    <w:rsid w:val="00BD3360"/>
    <w:rsid w:val="00BD455F"/>
    <w:rsid w:val="00BD4881"/>
    <w:rsid w:val="00BD5033"/>
    <w:rsid w:val="00BD53A3"/>
    <w:rsid w:val="00BD6933"/>
    <w:rsid w:val="00BD6EAE"/>
    <w:rsid w:val="00BD707B"/>
    <w:rsid w:val="00BD7535"/>
    <w:rsid w:val="00BD7A0F"/>
    <w:rsid w:val="00BD7ABA"/>
    <w:rsid w:val="00BE1201"/>
    <w:rsid w:val="00BE129A"/>
    <w:rsid w:val="00BE13B5"/>
    <w:rsid w:val="00BE223E"/>
    <w:rsid w:val="00BE2C60"/>
    <w:rsid w:val="00BE3192"/>
    <w:rsid w:val="00BE406A"/>
    <w:rsid w:val="00BE40EB"/>
    <w:rsid w:val="00BE53BE"/>
    <w:rsid w:val="00BE6070"/>
    <w:rsid w:val="00BE6ECF"/>
    <w:rsid w:val="00BE72F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233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0F9"/>
    <w:rsid w:val="00C052D8"/>
    <w:rsid w:val="00C056B6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3BF2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943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C74"/>
    <w:rsid w:val="00C36F3A"/>
    <w:rsid w:val="00C371FB"/>
    <w:rsid w:val="00C378D8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217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1E73"/>
    <w:rsid w:val="00C6228D"/>
    <w:rsid w:val="00C63722"/>
    <w:rsid w:val="00C64A57"/>
    <w:rsid w:val="00C64E88"/>
    <w:rsid w:val="00C65303"/>
    <w:rsid w:val="00C66218"/>
    <w:rsid w:val="00C678B2"/>
    <w:rsid w:val="00C679BA"/>
    <w:rsid w:val="00C67D73"/>
    <w:rsid w:val="00C70505"/>
    <w:rsid w:val="00C70686"/>
    <w:rsid w:val="00C708DD"/>
    <w:rsid w:val="00C70E64"/>
    <w:rsid w:val="00C71EA2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0926"/>
    <w:rsid w:val="00C818E1"/>
    <w:rsid w:val="00C82543"/>
    <w:rsid w:val="00C836E7"/>
    <w:rsid w:val="00C84088"/>
    <w:rsid w:val="00C841AD"/>
    <w:rsid w:val="00C84EC1"/>
    <w:rsid w:val="00C85996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6CFA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46E6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448D"/>
    <w:rsid w:val="00CE499A"/>
    <w:rsid w:val="00CE5478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1D3"/>
    <w:rsid w:val="00CF36CB"/>
    <w:rsid w:val="00CF3C15"/>
    <w:rsid w:val="00CF46D3"/>
    <w:rsid w:val="00CF49D4"/>
    <w:rsid w:val="00CF54EB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4F98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0D0B"/>
    <w:rsid w:val="00D32F72"/>
    <w:rsid w:val="00D341A5"/>
    <w:rsid w:val="00D34B6E"/>
    <w:rsid w:val="00D351CE"/>
    <w:rsid w:val="00D37444"/>
    <w:rsid w:val="00D37A5A"/>
    <w:rsid w:val="00D402C2"/>
    <w:rsid w:val="00D40FCB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A93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321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37D"/>
    <w:rsid w:val="00D608E7"/>
    <w:rsid w:val="00D60D32"/>
    <w:rsid w:val="00D61198"/>
    <w:rsid w:val="00D6123B"/>
    <w:rsid w:val="00D613B6"/>
    <w:rsid w:val="00D6211D"/>
    <w:rsid w:val="00D621C0"/>
    <w:rsid w:val="00D6376B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484"/>
    <w:rsid w:val="00D8465F"/>
    <w:rsid w:val="00D84F2F"/>
    <w:rsid w:val="00D85322"/>
    <w:rsid w:val="00D862B8"/>
    <w:rsid w:val="00D86302"/>
    <w:rsid w:val="00D86EBB"/>
    <w:rsid w:val="00D86F10"/>
    <w:rsid w:val="00D90529"/>
    <w:rsid w:val="00D9153D"/>
    <w:rsid w:val="00D922A6"/>
    <w:rsid w:val="00D930FE"/>
    <w:rsid w:val="00D93452"/>
    <w:rsid w:val="00D935B8"/>
    <w:rsid w:val="00D93DA1"/>
    <w:rsid w:val="00D9442D"/>
    <w:rsid w:val="00D958D8"/>
    <w:rsid w:val="00D964E9"/>
    <w:rsid w:val="00D97433"/>
    <w:rsid w:val="00D9763F"/>
    <w:rsid w:val="00D978A8"/>
    <w:rsid w:val="00D97F28"/>
    <w:rsid w:val="00DA175A"/>
    <w:rsid w:val="00DA1C90"/>
    <w:rsid w:val="00DA2833"/>
    <w:rsid w:val="00DA3650"/>
    <w:rsid w:val="00DA4272"/>
    <w:rsid w:val="00DA4389"/>
    <w:rsid w:val="00DA44AD"/>
    <w:rsid w:val="00DA56EA"/>
    <w:rsid w:val="00DA5825"/>
    <w:rsid w:val="00DA66C3"/>
    <w:rsid w:val="00DA6BDA"/>
    <w:rsid w:val="00DA6E54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7A7"/>
    <w:rsid w:val="00DC2BC7"/>
    <w:rsid w:val="00DC4132"/>
    <w:rsid w:val="00DC5C6E"/>
    <w:rsid w:val="00DC5EDA"/>
    <w:rsid w:val="00DC5FEB"/>
    <w:rsid w:val="00DC60DE"/>
    <w:rsid w:val="00DC64F8"/>
    <w:rsid w:val="00DC72D9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6CB"/>
    <w:rsid w:val="00DE079A"/>
    <w:rsid w:val="00DE0DE7"/>
    <w:rsid w:val="00DE2FEB"/>
    <w:rsid w:val="00DE34AD"/>
    <w:rsid w:val="00DE34EF"/>
    <w:rsid w:val="00DE362C"/>
    <w:rsid w:val="00DE371F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F4A"/>
    <w:rsid w:val="00DF22C0"/>
    <w:rsid w:val="00DF24BD"/>
    <w:rsid w:val="00DF444F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BA5"/>
    <w:rsid w:val="00E02F86"/>
    <w:rsid w:val="00E038CE"/>
    <w:rsid w:val="00E038E3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61A1"/>
    <w:rsid w:val="00E17810"/>
    <w:rsid w:val="00E17D01"/>
    <w:rsid w:val="00E17E86"/>
    <w:rsid w:val="00E207D6"/>
    <w:rsid w:val="00E20B73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60E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470BB"/>
    <w:rsid w:val="00E5006C"/>
    <w:rsid w:val="00E502C4"/>
    <w:rsid w:val="00E50F81"/>
    <w:rsid w:val="00E51572"/>
    <w:rsid w:val="00E51DD3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41D9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84B"/>
    <w:rsid w:val="00E759B2"/>
    <w:rsid w:val="00E76B29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87FB8"/>
    <w:rsid w:val="00E90018"/>
    <w:rsid w:val="00E90418"/>
    <w:rsid w:val="00E90923"/>
    <w:rsid w:val="00E90B54"/>
    <w:rsid w:val="00E910FC"/>
    <w:rsid w:val="00E939DA"/>
    <w:rsid w:val="00E94990"/>
    <w:rsid w:val="00E94BAB"/>
    <w:rsid w:val="00E9594C"/>
    <w:rsid w:val="00E9648F"/>
    <w:rsid w:val="00E9713F"/>
    <w:rsid w:val="00E971A3"/>
    <w:rsid w:val="00E97AA9"/>
    <w:rsid w:val="00EA09B1"/>
    <w:rsid w:val="00EA09BC"/>
    <w:rsid w:val="00EA0D31"/>
    <w:rsid w:val="00EA0D96"/>
    <w:rsid w:val="00EA1563"/>
    <w:rsid w:val="00EA2FB6"/>
    <w:rsid w:val="00EA3B90"/>
    <w:rsid w:val="00EA3C24"/>
    <w:rsid w:val="00EA3D76"/>
    <w:rsid w:val="00EA3DB5"/>
    <w:rsid w:val="00EA4A7F"/>
    <w:rsid w:val="00EA6349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01D"/>
    <w:rsid w:val="00ED57EC"/>
    <w:rsid w:val="00ED5ABD"/>
    <w:rsid w:val="00ED5D62"/>
    <w:rsid w:val="00ED6E25"/>
    <w:rsid w:val="00ED6FEC"/>
    <w:rsid w:val="00EE0415"/>
    <w:rsid w:val="00EE066A"/>
    <w:rsid w:val="00EE0B86"/>
    <w:rsid w:val="00EE0FF8"/>
    <w:rsid w:val="00EE13FD"/>
    <w:rsid w:val="00EE2605"/>
    <w:rsid w:val="00EE2B8F"/>
    <w:rsid w:val="00EE3A95"/>
    <w:rsid w:val="00EE53FE"/>
    <w:rsid w:val="00EE5692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599"/>
    <w:rsid w:val="00F0271F"/>
    <w:rsid w:val="00F03102"/>
    <w:rsid w:val="00F04035"/>
    <w:rsid w:val="00F0487B"/>
    <w:rsid w:val="00F04BD9"/>
    <w:rsid w:val="00F0557F"/>
    <w:rsid w:val="00F05711"/>
    <w:rsid w:val="00F05B38"/>
    <w:rsid w:val="00F05D4D"/>
    <w:rsid w:val="00F05DFF"/>
    <w:rsid w:val="00F06AA7"/>
    <w:rsid w:val="00F072D8"/>
    <w:rsid w:val="00F07C7D"/>
    <w:rsid w:val="00F10310"/>
    <w:rsid w:val="00F10B79"/>
    <w:rsid w:val="00F10C29"/>
    <w:rsid w:val="00F10D39"/>
    <w:rsid w:val="00F11517"/>
    <w:rsid w:val="00F1160A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5E6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4D83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259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B7"/>
    <w:rsid w:val="00F635D5"/>
    <w:rsid w:val="00F638D7"/>
    <w:rsid w:val="00F63FF6"/>
    <w:rsid w:val="00F641E0"/>
    <w:rsid w:val="00F64C83"/>
    <w:rsid w:val="00F64D50"/>
    <w:rsid w:val="00F64EA5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331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9C6"/>
    <w:rsid w:val="00F85BA3"/>
    <w:rsid w:val="00F85FED"/>
    <w:rsid w:val="00F86CC4"/>
    <w:rsid w:val="00F87101"/>
    <w:rsid w:val="00F871E4"/>
    <w:rsid w:val="00F874C2"/>
    <w:rsid w:val="00F9026A"/>
    <w:rsid w:val="00F90A78"/>
    <w:rsid w:val="00F90E88"/>
    <w:rsid w:val="00F91820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394"/>
    <w:rsid w:val="00FA1447"/>
    <w:rsid w:val="00FA174D"/>
    <w:rsid w:val="00FA1F5E"/>
    <w:rsid w:val="00FA2D8C"/>
    <w:rsid w:val="00FA3CB0"/>
    <w:rsid w:val="00FA5C8C"/>
    <w:rsid w:val="00FA7EA7"/>
    <w:rsid w:val="00FB012C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1FC2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A79"/>
    <w:rsid w:val="00FD446A"/>
    <w:rsid w:val="00FD4C86"/>
    <w:rsid w:val="00FD4F68"/>
    <w:rsid w:val="00FD55A2"/>
    <w:rsid w:val="00FD5C0C"/>
    <w:rsid w:val="00FD68FD"/>
    <w:rsid w:val="00FD7526"/>
    <w:rsid w:val="00FD76E1"/>
    <w:rsid w:val="00FE095C"/>
    <w:rsid w:val="00FE1014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66C2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0"/>
    <w:rsid w:val="00D6376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D6376B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0"/>
    <w:rsid w:val="00D6376B"/>
    <w:pP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7">
    <w:name w:val="xl67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8">
    <w:name w:val="xl68"/>
    <w:basedOn w:val="a0"/>
    <w:rsid w:val="00D637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9">
    <w:name w:val="xl69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FFFF"/>
      <w:sz w:val="24"/>
      <w:szCs w:val="24"/>
      <w:lang w:val="en-US" w:eastAsia="zh-CN"/>
    </w:rPr>
  </w:style>
  <w:style w:type="paragraph" w:customStyle="1" w:styleId="xl70">
    <w:name w:val="xl70"/>
    <w:basedOn w:val="a0"/>
    <w:rsid w:val="00D6376B"/>
    <w:pP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sz w:val="24"/>
      <w:szCs w:val="24"/>
      <w:lang w:val="en-US" w:eastAsia="zh-CN"/>
    </w:rPr>
  </w:style>
  <w:style w:type="paragraph" w:customStyle="1" w:styleId="xl72">
    <w:name w:val="xl72"/>
    <w:basedOn w:val="a0"/>
    <w:rsid w:val="00D637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3">
    <w:name w:val="xl73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4">
    <w:name w:val="xl74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5">
    <w:name w:val="xl75"/>
    <w:basedOn w:val="a0"/>
    <w:rsid w:val="00D6376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6">
    <w:name w:val="xl76"/>
    <w:basedOn w:val="a0"/>
    <w:rsid w:val="00D637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7">
    <w:name w:val="xl77"/>
    <w:basedOn w:val="a0"/>
    <w:rsid w:val="00D6376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8">
    <w:name w:val="xl78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FFFF"/>
      <w:sz w:val="24"/>
      <w:szCs w:val="24"/>
      <w:lang w:val="en-US" w:eastAsia="zh-CN"/>
    </w:rPr>
  </w:style>
  <w:style w:type="paragraph" w:customStyle="1" w:styleId="xl79">
    <w:name w:val="xl79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textAlignment w:val="center"/>
    </w:pPr>
    <w:rPr>
      <w:rFonts w:ascii="宋体" w:eastAsia="宋体" w:hAnsi="宋体" w:cs="宋体"/>
      <w:b/>
      <w:bCs/>
      <w:color w:val="FFFFFF"/>
      <w:sz w:val="24"/>
      <w:szCs w:val="24"/>
      <w:lang w:val="en-US" w:eastAsia="zh-CN"/>
    </w:rPr>
  </w:style>
  <w:style w:type="paragraph" w:customStyle="1" w:styleId="xl80">
    <w:name w:val="xl80"/>
    <w:basedOn w:val="a0"/>
    <w:rsid w:val="00D637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ptos" w:eastAsia="宋体" w:hAnsi="Aptos" w:cs="宋体"/>
      <w:sz w:val="24"/>
      <w:szCs w:val="24"/>
      <w:lang w:val="en-US" w:eastAsia="zh-CN"/>
    </w:rPr>
  </w:style>
  <w:style w:type="paragraph" w:customStyle="1" w:styleId="xl81">
    <w:name w:val="xl81"/>
    <w:basedOn w:val="a0"/>
    <w:rsid w:val="00D637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ptos" w:eastAsia="宋体" w:hAnsi="Aptos" w:cs="宋体"/>
      <w:sz w:val="24"/>
      <w:szCs w:val="24"/>
      <w:lang w:val="en-US" w:eastAsia="zh-CN"/>
    </w:rPr>
  </w:style>
  <w:style w:type="paragraph" w:customStyle="1" w:styleId="xl82">
    <w:name w:val="xl82"/>
    <w:basedOn w:val="a0"/>
    <w:rsid w:val="00D6376B"/>
    <w:pP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3">
    <w:name w:val="xl83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4">
    <w:name w:val="xl84"/>
    <w:basedOn w:val="a0"/>
    <w:rsid w:val="00D6376B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5">
    <w:name w:val="xl85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6">
    <w:name w:val="xl86"/>
    <w:basedOn w:val="a0"/>
    <w:rsid w:val="00D637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7">
    <w:name w:val="xl87"/>
    <w:basedOn w:val="a0"/>
    <w:rsid w:val="00D637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8">
    <w:name w:val="xl88"/>
    <w:basedOn w:val="a0"/>
    <w:rsid w:val="00D637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9">
    <w:name w:val="xl89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90">
    <w:name w:val="xl90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91">
    <w:name w:val="xl91"/>
    <w:basedOn w:val="a0"/>
    <w:rsid w:val="00634D6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92">
    <w:name w:val="xl92"/>
    <w:basedOn w:val="a0"/>
    <w:rsid w:val="00634D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93">
    <w:name w:val="xl93"/>
    <w:basedOn w:val="a0"/>
    <w:rsid w:val="00634D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0803E-7989-4907-8636-45E00E5C2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967</TotalTime>
  <Pages>32</Pages>
  <Words>11647</Words>
  <Characters>66391</Characters>
  <Application>Microsoft Office Word</Application>
  <DocSecurity>0</DocSecurity>
  <Lines>553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77883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317</cp:revision>
  <dcterms:created xsi:type="dcterms:W3CDTF">2024-08-09T06:59:00Z</dcterms:created>
  <dcterms:modified xsi:type="dcterms:W3CDTF">2025-02-07T10:59:00Z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